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:rsidR="0074483B" w:rsidRPr="00EB0114" w:rsidRDefault="00C36801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 </w:t>
      </w:r>
      <w:r w:rsidR="00D03AD3" w:rsidRPr="00EB0114">
        <w:rPr>
          <w:b/>
          <w:sz w:val="28"/>
          <w:szCs w:val="28"/>
        </w:rPr>
        <w:t>ДОГОВОР</w:t>
      </w:r>
      <w:r>
        <w:rPr>
          <w:b/>
          <w:sz w:val="28"/>
          <w:szCs w:val="28"/>
        </w:rPr>
        <w:t>А</w:t>
      </w:r>
      <w:r w:rsidR="00D03AD3" w:rsidRPr="00EB0114">
        <w:rPr>
          <w:b/>
          <w:sz w:val="28"/>
          <w:szCs w:val="28"/>
        </w:rPr>
        <w:t xml:space="preserve"> АРЕНДЫ ЗЕМЛИ</w:t>
      </w:r>
      <w:fldSimple w:instr="DOCVARIABLE &quot;SP_FUNC: GetFixing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p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>для размещения временного сооружения (АУКЦИОН)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/>
      </w:tblPr>
      <w:tblGrid>
        <w:gridCol w:w="4916"/>
        <w:gridCol w:w="4939"/>
      </w:tblGrid>
      <w:tr w:rsidR="00FE2626" w:rsidRPr="00EB0114" w:rsidTr="00220070">
        <w:tc>
          <w:tcPr>
            <w:tcW w:w="4998" w:type="dxa"/>
            <w:shd w:val="clear" w:color="auto" w:fill="auto"/>
          </w:tcPr>
          <w:p w:rsidR="00FE2626" w:rsidRPr="00EB0114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EB0114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FE2626" w:rsidRPr="00EB0114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»__________202</w:t>
            </w:r>
            <w:r w:rsidR="00D3768F">
              <w:rPr>
                <w:sz w:val="24"/>
                <w:szCs w:val="24"/>
                <w:lang w:val="en-US"/>
              </w:rPr>
              <w:t>_</w:t>
            </w:r>
            <w:r w:rsidR="00FE2626" w:rsidRPr="00EB0114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EB0114">
        <w:rPr>
          <w:sz w:val="22"/>
          <w:szCs w:val="22"/>
        </w:rPr>
        <w:tab/>
      </w:r>
    </w:p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FE3F3F" w:rsidRPr="00E95657" w:rsidRDefault="00CA598B" w:rsidP="00FE3F3F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BF7C23">
        <w:rPr>
          <w:b/>
          <w:bCs/>
          <w:color w:val="000000"/>
          <w:sz w:val="22"/>
          <w:szCs w:val="22"/>
        </w:rPr>
        <w:t>Орган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местного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самоуправления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«Комитет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по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управлению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имуществом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Златоустовского городского округа» от имени Муниципального образования Златоустовский городской округ,</w:t>
      </w:r>
      <w:r w:rsidR="00BF7C23" w:rsidRPr="00BF7C23">
        <w:rPr>
          <w:sz w:val="22"/>
          <w:szCs w:val="22"/>
        </w:rPr>
        <w:t xml:space="preserve"> в лице руководителя Комитета</w:t>
      </w:r>
      <w:r w:rsidR="00D3768F" w:rsidRPr="00D3768F">
        <w:rPr>
          <w:sz w:val="22"/>
          <w:szCs w:val="22"/>
        </w:rPr>
        <w:t>________________________</w:t>
      </w:r>
      <w:r w:rsidR="00BF7C23" w:rsidRPr="00BF7C23">
        <w:rPr>
          <w:sz w:val="22"/>
          <w:szCs w:val="22"/>
        </w:rPr>
        <w:t xml:space="preserve">, действующей на основании </w:t>
      </w:r>
      <w:r w:rsidR="00D3768F" w:rsidRPr="00D3768F">
        <w:rPr>
          <w:sz w:val="22"/>
          <w:szCs w:val="22"/>
        </w:rPr>
        <w:t>______________________________________________________</w:t>
      </w:r>
      <w:r w:rsidR="00AE341A" w:rsidRPr="00BF7C23">
        <w:rPr>
          <w:color w:val="000000"/>
          <w:sz w:val="22"/>
          <w:szCs w:val="22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именуемый </w:t>
      </w:r>
      <w:r w:rsidR="00FE3F3F" w:rsidRPr="00E95657">
        <w:rPr>
          <w:b/>
          <w:bCs/>
          <w:color w:val="000000"/>
          <w:sz w:val="23"/>
          <w:szCs w:val="23"/>
        </w:rPr>
        <w:t xml:space="preserve">"Арендодатель", </w:t>
      </w:r>
      <w:r w:rsidR="00FE3F3F" w:rsidRPr="00E95657">
        <w:rPr>
          <w:color w:val="000000"/>
          <w:sz w:val="23"/>
          <w:szCs w:val="23"/>
        </w:rPr>
        <w:t xml:space="preserve">с одной стороны, и </w:t>
      </w:r>
      <w:fldSimple w:instr="DOCVARIABLE &quot;SP_FUNC: GetInfo_Ar (CONTEXT)&quot; \* MERGEFORMAT ">
        <w:r w:rsidR="00FE3F3F">
          <w:rPr>
            <w:b/>
            <w:sz w:val="23"/>
            <w:szCs w:val="23"/>
          </w:rPr>
          <w:t>_____________________________</w:t>
        </w:r>
        <w:r w:rsidR="00FE3F3F" w:rsidRPr="00E95657">
          <w:rPr>
            <w:b/>
            <w:sz w:val="23"/>
            <w:szCs w:val="23"/>
          </w:rPr>
          <w:t xml:space="preserve"> года рождения, место рождения </w:t>
        </w:r>
        <w:r w:rsidR="00FE3F3F">
          <w:rPr>
            <w:b/>
            <w:sz w:val="23"/>
            <w:szCs w:val="23"/>
          </w:rPr>
          <w:t>________________________</w:t>
        </w:r>
        <w:r w:rsidR="00FE3F3F" w:rsidRPr="00E95657">
          <w:rPr>
            <w:b/>
            <w:sz w:val="23"/>
            <w:szCs w:val="23"/>
          </w:rPr>
          <w:t xml:space="preserve">, пол </w:t>
        </w:r>
        <w:r w:rsidR="00FE3F3F">
          <w:rPr>
            <w:b/>
            <w:sz w:val="23"/>
            <w:szCs w:val="23"/>
          </w:rPr>
          <w:t>______________</w:t>
        </w:r>
        <w:r w:rsidR="00FE3F3F" w:rsidRPr="00E95657">
          <w:rPr>
            <w:b/>
            <w:sz w:val="23"/>
            <w:szCs w:val="23"/>
          </w:rPr>
          <w:t xml:space="preserve">, гражданин России, зарегистрированный по месту жительства по адресу: </w:t>
        </w:r>
        <w:r w:rsidR="00FE3F3F">
          <w:rPr>
            <w:b/>
            <w:sz w:val="23"/>
            <w:szCs w:val="23"/>
          </w:rPr>
          <w:t>______________________________________________________</w:t>
        </w:r>
        <w:r w:rsidR="00FE3F3F" w:rsidRPr="00E95657">
          <w:rPr>
            <w:b/>
            <w:sz w:val="23"/>
            <w:szCs w:val="23"/>
          </w:rPr>
          <w:t xml:space="preserve">, паспорт: </w:t>
        </w:r>
        <w:r w:rsidR="00FE3F3F">
          <w:rPr>
            <w:b/>
            <w:sz w:val="23"/>
            <w:szCs w:val="23"/>
          </w:rPr>
          <w:t>____________________</w:t>
        </w:r>
        <w:r w:rsidR="00FE3F3F" w:rsidRPr="00E95657">
          <w:rPr>
            <w:b/>
            <w:sz w:val="23"/>
            <w:szCs w:val="23"/>
          </w:rPr>
          <w:t xml:space="preserve"> выдан: </w:t>
        </w:r>
        <w:r w:rsidR="00FE3F3F">
          <w:rPr>
            <w:b/>
            <w:sz w:val="23"/>
            <w:szCs w:val="23"/>
          </w:rPr>
          <w:t>__________________________________________________________</w:t>
        </w:r>
        <w:r w:rsidR="00FE3F3F" w:rsidRPr="00E95657">
          <w:rPr>
            <w:b/>
            <w:sz w:val="23"/>
            <w:szCs w:val="23"/>
          </w:rPr>
          <w:t xml:space="preserve">, именуемый в дальнейшем «Арендатор», </w:t>
        </w:r>
      </w:fldSimple>
      <w:r w:rsidR="00FE3F3F" w:rsidRPr="00E95657">
        <w:rPr>
          <w:b/>
          <w:bCs/>
          <w:color w:val="000000"/>
          <w:sz w:val="23"/>
          <w:szCs w:val="23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="00FE3F3F"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="00FE3F3F"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="00FE3F3F"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="00FE3F3F" w:rsidRPr="00E95657">
        <w:rPr>
          <w:i/>
          <w:iCs/>
          <w:color w:val="000000"/>
          <w:sz w:val="23"/>
          <w:szCs w:val="23"/>
        </w:rPr>
        <w:t>:</w:t>
      </w:r>
      <w:proofErr w:type="gramEnd"/>
    </w:p>
    <w:p w:rsidR="00CA598B" w:rsidRPr="00EB0114" w:rsidRDefault="00CA598B" w:rsidP="00A96165">
      <w:pPr>
        <w:widowControl/>
        <w:shd w:val="clear" w:color="auto" w:fill="FFFFFF"/>
        <w:ind w:firstLine="680"/>
        <w:jc w:val="both"/>
        <w:rPr>
          <w:sz w:val="22"/>
          <w:szCs w:val="22"/>
        </w:rPr>
      </w:pPr>
    </w:p>
    <w:p w:rsidR="00CA598B" w:rsidRPr="00015F21" w:rsidRDefault="00CA598B" w:rsidP="00B15499">
      <w:pPr>
        <w:pStyle w:val="10"/>
        <w:numPr>
          <w:ilvl w:val="0"/>
          <w:numId w:val="28"/>
        </w:numPr>
      </w:pPr>
      <w:r w:rsidRPr="00015F21">
        <w:t>ОБЩИЕ ПОЛОЖЕНИЯ</w:t>
      </w:r>
    </w:p>
    <w:p w:rsidR="00324EB6" w:rsidRPr="00506B7D" w:rsidRDefault="00CA598B" w:rsidP="00EF399C">
      <w:pPr>
        <w:pStyle w:val="2"/>
        <w:numPr>
          <w:ilvl w:val="1"/>
          <w:numId w:val="28"/>
        </w:numPr>
        <w:rPr>
          <w:b/>
          <w:color w:val="000000" w:themeColor="text1"/>
        </w:rPr>
      </w:pPr>
      <w:r w:rsidRPr="00015F21">
        <w:rPr>
          <w:b/>
        </w:rPr>
        <w:t xml:space="preserve">Арендодатель обязуется предоставить, а Арендатор обязуется принять в аренду </w:t>
      </w:r>
      <w:r w:rsidR="00644949" w:rsidRPr="00506B7D">
        <w:rPr>
          <w:color w:val="000000" w:themeColor="text1"/>
        </w:rPr>
        <w:fldChar w:fldCharType="begin"/>
      </w:r>
      <w:r w:rsidR="00E23DDF" w:rsidRPr="00506B7D">
        <w:rPr>
          <w:color w:val="000000" w:themeColor="text1"/>
        </w:rPr>
        <w:instrText xml:space="preserve">DOCVARIABLE "SP_FUNC:GetVivodOjectov(CONTEXT)"  \* MERGEFORMAT </w:instrText>
      </w:r>
      <w:r w:rsidR="00644949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 земельный участок (далее - Объект) из земель населённых пунктов с кадастровым номером </w:t>
      </w:r>
      <w:r w:rsidR="00B71C93" w:rsidRPr="00506B7D">
        <w:rPr>
          <w:b/>
          <w:color w:val="000000" w:themeColor="text1"/>
        </w:rPr>
        <w:t>74:25:</w:t>
      </w:r>
      <w:r w:rsidR="0088005D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   площадью _______</w:t>
      </w:r>
      <w:r w:rsidR="00B71C93" w:rsidRPr="00506B7D">
        <w:rPr>
          <w:color w:val="000000" w:themeColor="text1"/>
        </w:rPr>
        <w:t xml:space="preserve"> кв. м., расположенный по адресному ориентиру: Челябинская область, г. Златоу</w:t>
      </w:r>
      <w:r w:rsidR="00BF7C23" w:rsidRPr="00506B7D">
        <w:rPr>
          <w:color w:val="000000" w:themeColor="text1"/>
        </w:rPr>
        <w:t xml:space="preserve">ст, </w:t>
      </w:r>
      <w:r w:rsidR="0088005D" w:rsidRPr="00506B7D">
        <w:rPr>
          <w:color w:val="000000" w:themeColor="text1"/>
        </w:rPr>
        <w:t>_____________________________________________________________________________________</w:t>
      </w:r>
      <w:r w:rsidR="00B71C93" w:rsidRPr="00506B7D">
        <w:rPr>
          <w:color w:val="000000" w:themeColor="text1"/>
        </w:rPr>
        <w:t xml:space="preserve">. </w:t>
      </w:r>
      <w:r w:rsidR="00B71C93" w:rsidRPr="00506B7D">
        <w:rPr>
          <w:b/>
          <w:color w:val="000000" w:themeColor="text1"/>
        </w:rPr>
        <w:t>Разрешенный вид использования земельного участка:</w:t>
      </w:r>
      <w:r w:rsidR="00A14CD1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</w:t>
      </w:r>
      <w:r w:rsidR="00A14CD1" w:rsidRPr="00506B7D">
        <w:rPr>
          <w:color w:val="000000" w:themeColor="text1"/>
        </w:rPr>
        <w:t xml:space="preserve"> (</w:t>
      </w:r>
      <w:proofErr w:type="gramStart"/>
      <w:r w:rsidR="00A14CD1" w:rsidRPr="00506B7D">
        <w:rPr>
          <w:color w:val="000000" w:themeColor="text1"/>
        </w:rPr>
        <w:t>вид</w:t>
      </w:r>
      <w:proofErr w:type="gramEnd"/>
      <w:r w:rsidR="00A14CD1" w:rsidRPr="00506B7D">
        <w:rPr>
          <w:color w:val="000000" w:themeColor="text1"/>
        </w:rPr>
        <w:t xml:space="preserve"> указанный в ЕГРН), целевое использование: </w:t>
      </w:r>
      <w:r w:rsidR="00B71C93" w:rsidRPr="00506B7D">
        <w:rPr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___________________________________________________________________________</w:t>
      </w:r>
      <w:r w:rsidR="00B71C93" w:rsidRPr="00506B7D">
        <w:rPr>
          <w:color w:val="000000" w:themeColor="text1"/>
        </w:rPr>
        <w:t>.</w:t>
      </w:r>
      <w:r w:rsidR="00644949" w:rsidRPr="00506B7D">
        <w:rPr>
          <w:color w:val="000000" w:themeColor="text1"/>
        </w:rPr>
        <w:fldChar w:fldCharType="end"/>
      </w:r>
    </w:p>
    <w:p w:rsidR="00CA598B" w:rsidRPr="00015F21" w:rsidRDefault="00CA598B" w:rsidP="00EF399C">
      <w:pPr>
        <w:pStyle w:val="2"/>
        <w:numPr>
          <w:ilvl w:val="1"/>
          <w:numId w:val="28"/>
        </w:numPr>
      </w:pPr>
      <w:r w:rsidRPr="00506B7D">
        <w:rPr>
          <w:color w:val="000000" w:themeColor="text1"/>
        </w:rPr>
        <w:t>Земельный участок предоставляется на основании</w:t>
      </w:r>
      <w:r w:rsidR="00FE3F3F" w:rsidRPr="00506B7D">
        <w:rPr>
          <w:color w:val="000000" w:themeColor="text1"/>
        </w:rPr>
        <w:t xml:space="preserve"> </w:t>
      </w:r>
      <w:r w:rsidRPr="00506B7D">
        <w:rPr>
          <w:color w:val="000000" w:themeColor="text1"/>
        </w:rPr>
        <w:t xml:space="preserve"> </w:t>
      </w:r>
      <w:r w:rsidR="00644949" w:rsidRPr="00506B7D">
        <w:rPr>
          <w:color w:val="000000" w:themeColor="text1"/>
        </w:rPr>
        <w:fldChar w:fldCharType="begin"/>
      </w:r>
      <w:r w:rsidR="00506B7D" w:rsidRPr="00506B7D">
        <w:rPr>
          <w:color w:val="000000" w:themeColor="text1"/>
        </w:rPr>
        <w:instrText xml:space="preserve">DOCVARIABLE "SP_FUNC: GetObjectRegin (CONTEXT)" \* MERGEFORMAT </w:instrText>
      </w:r>
      <w:r w:rsidR="00644949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Протокола </w:t>
      </w:r>
      <w:r w:rsidR="00BF7C23" w:rsidRPr="00506B7D">
        <w:rPr>
          <w:color w:val="000000" w:themeColor="text1"/>
        </w:rPr>
        <w:t xml:space="preserve">приема заявок на участие в аукционе на право заключения договора аренды земельного участка </w:t>
      </w:r>
      <w:r w:rsidR="00B71C93" w:rsidRPr="00506B7D">
        <w:rPr>
          <w:color w:val="000000" w:themeColor="text1"/>
        </w:rPr>
        <w:t xml:space="preserve"> от </w:t>
      </w:r>
      <w:r w:rsidR="0088005D" w:rsidRPr="00506B7D">
        <w:rPr>
          <w:color w:val="000000" w:themeColor="text1"/>
        </w:rPr>
        <w:t>_____________</w:t>
      </w:r>
      <w:r w:rsidR="00B71C93" w:rsidRPr="00506B7D">
        <w:rPr>
          <w:color w:val="000000" w:themeColor="text1"/>
        </w:rPr>
        <w:t>202</w:t>
      </w:r>
      <w:r w:rsidR="0088005D" w:rsidRPr="00506B7D">
        <w:rPr>
          <w:color w:val="000000" w:themeColor="text1"/>
        </w:rPr>
        <w:t>__</w:t>
      </w:r>
      <w:r w:rsidR="00B71C93" w:rsidRPr="00506B7D">
        <w:rPr>
          <w:color w:val="000000" w:themeColor="text1"/>
        </w:rPr>
        <w:t xml:space="preserve">г.  и Распоряжения ОМС  «Комитета по управлению имуществом Златоустовского городского округа» </w:t>
      </w:r>
      <w:r w:rsidR="00BF7C23" w:rsidRPr="00506B7D">
        <w:rPr>
          <w:color w:val="000000" w:themeColor="text1"/>
        </w:rPr>
        <w:t xml:space="preserve">от </w:t>
      </w:r>
      <w:r w:rsidR="0088005D" w:rsidRPr="00506B7D">
        <w:rPr>
          <w:color w:val="000000" w:themeColor="text1"/>
        </w:rPr>
        <w:t>_______</w:t>
      </w:r>
      <w:r w:rsidR="00B71C93" w:rsidRPr="00506B7D">
        <w:rPr>
          <w:color w:val="000000" w:themeColor="text1"/>
        </w:rPr>
        <w:t>2020</w:t>
      </w:r>
      <w:r w:rsidR="0088005D" w:rsidRPr="00506B7D">
        <w:rPr>
          <w:color w:val="000000" w:themeColor="text1"/>
        </w:rPr>
        <w:t>___</w:t>
      </w:r>
      <w:r w:rsidR="00B71C93" w:rsidRPr="00506B7D">
        <w:rPr>
          <w:color w:val="000000" w:themeColor="text1"/>
        </w:rPr>
        <w:t>. №</w:t>
      </w:r>
      <w:r w:rsidR="0088005D" w:rsidRPr="00506B7D">
        <w:rPr>
          <w:color w:val="000000" w:themeColor="text1"/>
        </w:rPr>
        <w:t xml:space="preserve"> ______</w:t>
      </w:r>
      <w:r w:rsidR="00B71C93" w:rsidRPr="00506B7D">
        <w:rPr>
          <w:color w:val="000000" w:themeColor="text1"/>
        </w:rPr>
        <w:t xml:space="preserve"> «О проведен</w:t>
      </w:r>
      <w:proofErr w:type="gramStart"/>
      <w:r w:rsidR="00B71C93" w:rsidRPr="00506B7D">
        <w:rPr>
          <w:color w:val="000000" w:themeColor="text1"/>
        </w:rPr>
        <w:t>ии ау</w:t>
      </w:r>
      <w:proofErr w:type="gramEnd"/>
      <w:r w:rsidR="00B71C93" w:rsidRPr="00506B7D">
        <w:rPr>
          <w:color w:val="000000" w:themeColor="text1"/>
        </w:rPr>
        <w:t xml:space="preserve">кциона </w:t>
      </w:r>
      <w:r w:rsidR="00BF7C23" w:rsidRPr="00506B7D">
        <w:rPr>
          <w:color w:val="000000" w:themeColor="text1"/>
        </w:rPr>
        <w:t>на</w:t>
      </w:r>
      <w:r w:rsidR="00B71C93" w:rsidRPr="00506B7D">
        <w:rPr>
          <w:color w:val="000000" w:themeColor="text1"/>
        </w:rPr>
        <w:t xml:space="preserve"> прав</w:t>
      </w:r>
      <w:r w:rsidR="00BF7C23" w:rsidRPr="00506B7D">
        <w:rPr>
          <w:color w:val="000000" w:themeColor="text1"/>
        </w:rPr>
        <w:t xml:space="preserve">о </w:t>
      </w:r>
      <w:r w:rsidR="00B71C93" w:rsidRPr="00506B7D">
        <w:rPr>
          <w:color w:val="000000" w:themeColor="text1"/>
        </w:rPr>
        <w:t xml:space="preserve"> заключени</w:t>
      </w:r>
      <w:r w:rsidR="00BF7C23" w:rsidRPr="00506B7D">
        <w:rPr>
          <w:color w:val="000000" w:themeColor="text1"/>
        </w:rPr>
        <w:t>я</w:t>
      </w:r>
      <w:r w:rsidR="00B71C93" w:rsidRPr="00506B7D">
        <w:rPr>
          <w:color w:val="000000" w:themeColor="text1"/>
        </w:rPr>
        <w:t xml:space="preserve"> договора аренды земельного участка»</w:t>
      </w:r>
      <w:r w:rsidR="00644949" w:rsidRPr="00506B7D">
        <w:rPr>
          <w:color w:val="000000" w:themeColor="text1"/>
        </w:rPr>
        <w:fldChar w:fldCharType="end"/>
      </w:r>
      <w:r w:rsidRPr="00015F21">
        <w:t>.</w:t>
      </w:r>
    </w:p>
    <w:p w:rsidR="00CA598B" w:rsidRPr="00015F21" w:rsidRDefault="00CA598B" w:rsidP="00EF399C">
      <w:pPr>
        <w:pStyle w:val="2"/>
        <w:numPr>
          <w:ilvl w:val="1"/>
          <w:numId w:val="28"/>
        </w:numPr>
      </w:pPr>
      <w:r w:rsidRPr="00015F21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015F21" w:rsidRPr="00015F21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015F21">
        <w:t>Настоящий договор действует сроком</w:t>
      </w:r>
      <w:r w:rsidRPr="00015F21">
        <w:t xml:space="preserve"> _______</w:t>
      </w:r>
      <w:r w:rsidR="00CA598B" w:rsidRPr="00015F21">
        <w:t xml:space="preserve"> </w:t>
      </w:r>
      <w:fldSimple w:instr="DOCVARIABLE &quot;SP_FUNC: GetEndDateMovesetDoc (CONTEXT)&quot; \* MERGEFORMAT ">
        <w:r w:rsidR="00B71C93" w:rsidRPr="00015F21">
          <w:t xml:space="preserve"> лет</w:t>
        </w:r>
      </w:fldSimple>
      <w:r w:rsidR="00FE2626" w:rsidRPr="00015F21">
        <w:t>.</w:t>
      </w:r>
      <w:r w:rsidR="00FE32DD" w:rsidRPr="00015F21">
        <w:t xml:space="preserve"> </w:t>
      </w:r>
    </w:p>
    <w:p w:rsidR="00CA598B" w:rsidRPr="00FE3F3F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FE3F3F">
        <w:t>Договор</w:t>
      </w:r>
      <w:r w:rsidR="00FE32DD" w:rsidRPr="00FE3F3F">
        <w:t xml:space="preserve"> </w:t>
      </w:r>
      <w:r w:rsidR="00CA598B" w:rsidRPr="00FE3F3F">
        <w:t>не может быть</w:t>
      </w:r>
      <w:r w:rsidR="00DC7A5F" w:rsidRPr="00FE3F3F">
        <w:t xml:space="preserve"> </w:t>
      </w:r>
      <w:r w:rsidR="00CA598B" w:rsidRPr="00FE3F3F">
        <w:t>возобновлен на неопределенный срок</w:t>
      </w:r>
      <w:r w:rsidR="009523A9" w:rsidRPr="00FE3F3F">
        <w:t>.</w:t>
      </w:r>
    </w:p>
    <w:p w:rsidR="00FE2626" w:rsidRPr="00EB0114" w:rsidRDefault="00B15499" w:rsidP="00015F21">
      <w:pPr>
        <w:pStyle w:val="10"/>
      </w:pPr>
      <w:r>
        <w:t xml:space="preserve">2. </w:t>
      </w:r>
      <w:r w:rsidR="00FE2626" w:rsidRPr="00EB0114">
        <w:t>ПЛАТЕЖИ И РАСЧЕТЫ ПО ДОГОВОРУ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2.1. Размер ежегодной арендной платы за Объект определен по ре</w:t>
      </w:r>
      <w:r w:rsidR="002C5413" w:rsidRPr="00EB0114">
        <w:t>зультатам аукциона и составляет</w:t>
      </w:r>
      <w:proofErr w:type="gramStart"/>
      <w:r w:rsidR="002C5413" w:rsidRPr="00EB0114">
        <w:t xml:space="preserve"> </w:t>
      </w:r>
      <w:r w:rsidR="00015F21" w:rsidRPr="00015F21">
        <w:rPr>
          <w:b/>
        </w:rPr>
        <w:t>______</w:t>
      </w:r>
      <w:r w:rsidR="00015F21">
        <w:rPr>
          <w:b/>
        </w:rPr>
        <w:t xml:space="preserve"> (</w:t>
      </w:r>
      <w:r w:rsidR="00015F21" w:rsidRPr="00015F21">
        <w:rPr>
          <w:b/>
        </w:rPr>
        <w:t>___________________________</w:t>
      </w:r>
      <w:r w:rsidR="00BF7C23" w:rsidRPr="00BF7C23">
        <w:rPr>
          <w:b/>
        </w:rPr>
        <w:t>)</w:t>
      </w:r>
      <w:proofErr w:type="gramEnd"/>
      <w:r w:rsidRPr="00EB0114">
        <w:rPr>
          <w:b/>
        </w:rPr>
        <w:t>рублей</w:t>
      </w:r>
      <w:r w:rsidRPr="00EB0114">
        <w:t>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2.2.</w:t>
      </w:r>
      <w:r w:rsidRPr="00EB0114">
        <w:tab/>
        <w:t>Сумма задатка в размере</w:t>
      </w:r>
      <w:proofErr w:type="gramStart"/>
      <w:r w:rsidRPr="00EB0114">
        <w:t xml:space="preserve"> </w:t>
      </w:r>
      <w:r w:rsidR="00015F21" w:rsidRPr="00015F21">
        <w:rPr>
          <w:b/>
        </w:rPr>
        <w:t>_______</w:t>
      </w:r>
      <w:r w:rsidR="00BF7C23" w:rsidRPr="00BF7C23">
        <w:rPr>
          <w:b/>
        </w:rPr>
        <w:t>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рублей, внесенная Арендатором для участия в аукционе, включается в общий размер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2.3.</w:t>
      </w:r>
      <w:r w:rsidRPr="00EB0114">
        <w:tab/>
        <w:t>Неиспользование земельного участка Арендатором не может служить основанием невнесения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2.4.</w:t>
      </w:r>
      <w:r w:rsidRPr="00EB0114">
        <w:tab/>
        <w:t xml:space="preserve">Сумма </w:t>
      </w:r>
      <w:r w:rsidR="00BF7C23">
        <w:t>внесенного задатка составляет</w:t>
      </w:r>
      <w:proofErr w:type="gramStart"/>
      <w:r w:rsidR="00BF7C23">
        <w:t xml:space="preserve"> </w:t>
      </w:r>
      <w:r w:rsidR="00015F21" w:rsidRPr="00015F21">
        <w:t xml:space="preserve"> ____________</w:t>
      </w:r>
      <w:r w:rsidR="00BF7C23" w:rsidRPr="00BF7C23">
        <w:rPr>
          <w:b/>
        </w:rPr>
        <w:t xml:space="preserve"> 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рублей. Перечисление ост</w:t>
      </w:r>
      <w:r w:rsidR="00BF7C23">
        <w:t xml:space="preserve">авшейся </w:t>
      </w:r>
      <w:r w:rsidR="00015F21">
        <w:t xml:space="preserve">суммы платежа в размере </w:t>
      </w:r>
      <w:r w:rsidR="00015F21" w:rsidRPr="00015F21">
        <w:t>__________________</w:t>
      </w:r>
      <w:r w:rsidRPr="00EB0114">
        <w:t>рублей осуществляется Арендатором в соответствии с условиями Договора, установленными в п. 2.5. Договора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2.6.</w:t>
      </w:r>
      <w:r w:rsidRPr="00EB0114">
        <w:tab/>
        <w:t>В случае неверного заполнения платежных документов платеж считается не уплаченным.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lastRenderedPageBreak/>
        <w:t>2.7.</w:t>
      </w:r>
      <w:r w:rsidRPr="00EB0114"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2.8.</w:t>
      </w:r>
      <w:r w:rsidRPr="00EB0114"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арендной плате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пени (штрафу)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текущих платежей.</w:t>
      </w:r>
    </w:p>
    <w:p w:rsidR="00FE2626" w:rsidRPr="00506B7D" w:rsidRDefault="00986840" w:rsidP="002C5413">
      <w:pPr>
        <w:ind w:left="426" w:hanging="426"/>
        <w:jc w:val="both"/>
        <w:rPr>
          <w:color w:val="000000" w:themeColor="text1"/>
          <w:sz w:val="22"/>
          <w:szCs w:val="22"/>
        </w:rPr>
      </w:pPr>
      <w:r w:rsidRPr="00EB0114">
        <w:rPr>
          <w:sz w:val="22"/>
          <w:szCs w:val="22"/>
        </w:rPr>
        <w:t xml:space="preserve">2.9. Обязательство по внесению арендной платы считается исполненным Арендатором с момента </w:t>
      </w:r>
      <w:r w:rsidRPr="00506B7D">
        <w:rPr>
          <w:color w:val="000000" w:themeColor="text1"/>
          <w:sz w:val="22"/>
          <w:szCs w:val="22"/>
        </w:rPr>
        <w:t>поступления денежных средств на счет, указанный арендодателем</w:t>
      </w:r>
      <w:r w:rsidR="00AE3D68" w:rsidRPr="00506B7D">
        <w:rPr>
          <w:color w:val="000000" w:themeColor="text1"/>
          <w:sz w:val="22"/>
          <w:szCs w:val="22"/>
        </w:rPr>
        <w:t>.</w:t>
      </w:r>
    </w:p>
    <w:p w:rsidR="00AE3D68" w:rsidRPr="00506B7D" w:rsidRDefault="00AE3D68" w:rsidP="00EF399C">
      <w:pPr>
        <w:widowControl/>
        <w:shd w:val="clear" w:color="auto" w:fill="FFFFFF"/>
        <w:ind w:left="426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2.10. </w:t>
      </w:r>
      <w:r w:rsidR="00AC77EB" w:rsidRPr="00506B7D">
        <w:rPr>
          <w:color w:val="000000" w:themeColor="text1"/>
          <w:sz w:val="22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</w:t>
      </w:r>
      <w:r w:rsidR="00FE3F3F" w:rsidRPr="00506B7D">
        <w:rPr>
          <w:color w:val="000000" w:themeColor="text1"/>
          <w:sz w:val="22"/>
          <w:szCs w:val="22"/>
        </w:rPr>
        <w:t>.</w:t>
      </w:r>
    </w:p>
    <w:p w:rsidR="002C5413" w:rsidRPr="0034720D" w:rsidRDefault="00B15499" w:rsidP="00EF399C">
      <w:pPr>
        <w:pStyle w:val="10"/>
      </w:pPr>
      <w:r>
        <w:t xml:space="preserve">3. </w:t>
      </w:r>
      <w:r w:rsidR="00FE2626" w:rsidRPr="00EB0114">
        <w:t>ПРАВА СТОРОН</w:t>
      </w:r>
      <w:r w:rsidR="00FE3F3F">
        <w:t xml:space="preserve"> </w:t>
      </w: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2"/>
        </w:rPr>
      </w:pPr>
    </w:p>
    <w:p w:rsidR="00FE3F3F" w:rsidRPr="00FE3F3F" w:rsidRDefault="00B15499" w:rsidP="006128BB">
      <w:pPr>
        <w:pStyle w:val="3"/>
        <w:numPr>
          <w:ilvl w:val="1"/>
          <w:numId w:val="32"/>
        </w:numPr>
        <w:ind w:left="567" w:hanging="567"/>
        <w:rPr>
          <w:b/>
        </w:rPr>
      </w:pPr>
      <w:r>
        <w:t xml:space="preserve"> </w:t>
      </w:r>
      <w:r w:rsidR="00FE3F3F" w:rsidRPr="00FE3F3F">
        <w:rPr>
          <w:b/>
        </w:rPr>
        <w:t>Арендодатель имеет право:</w:t>
      </w:r>
    </w:p>
    <w:p w:rsidR="002C5413" w:rsidRDefault="006128BB" w:rsidP="006128BB">
      <w:pPr>
        <w:pStyle w:val="3"/>
        <w:numPr>
          <w:ilvl w:val="2"/>
          <w:numId w:val="37"/>
        </w:numPr>
        <w:ind w:left="567" w:hanging="567"/>
      </w:pPr>
      <w:r>
        <w:t xml:space="preserve"> </w:t>
      </w:r>
      <w:r w:rsidR="002C5413" w:rsidRPr="00EB0114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EB0114">
        <w:t xml:space="preserve">В целях </w:t>
      </w:r>
      <w:proofErr w:type="gramStart"/>
      <w:r w:rsidRPr="00EB0114">
        <w:t>контроля за</w:t>
      </w:r>
      <w:proofErr w:type="gramEnd"/>
      <w:r w:rsidRPr="00EB0114">
        <w:t xml:space="preserve"> использованием земельного участка проводить осмотр (обследование) Объекта в любое </w:t>
      </w:r>
      <w:r w:rsidRPr="00506B7D">
        <w:rPr>
          <w:color w:val="000000" w:themeColor="text1"/>
        </w:rPr>
        <w:t>удобное для него время в течение установленного рабочего дня</w:t>
      </w:r>
      <w:r w:rsidR="00C867B8" w:rsidRPr="00506B7D">
        <w:rPr>
          <w:color w:val="000000" w:themeColor="text1"/>
        </w:rPr>
        <w:t xml:space="preserve"> без предварительного уведомления Арендатора.</w:t>
      </w:r>
    </w:p>
    <w:p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506B7D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п. 7.2.</w:t>
      </w:r>
      <w:r w:rsidR="00B15499" w:rsidRPr="00506B7D">
        <w:rPr>
          <w:color w:val="000000" w:themeColor="text1"/>
        </w:rPr>
        <w:t>, п.7.3.</w:t>
      </w:r>
    </w:p>
    <w:p w:rsidR="006128BB" w:rsidRDefault="006128BB" w:rsidP="006128BB">
      <w:pPr>
        <w:pStyle w:val="3"/>
        <w:numPr>
          <w:ilvl w:val="1"/>
          <w:numId w:val="37"/>
        </w:numPr>
        <w:ind w:left="567" w:hanging="567"/>
        <w:rPr>
          <w:b/>
        </w:rPr>
      </w:pPr>
      <w:r>
        <w:rPr>
          <w:color w:val="FF0000"/>
        </w:rPr>
        <w:t xml:space="preserve"> </w:t>
      </w:r>
      <w:r w:rsidRPr="006128BB">
        <w:rPr>
          <w:b/>
        </w:rPr>
        <w:t>Арендатор имеет право:</w:t>
      </w:r>
    </w:p>
    <w:p w:rsidR="00C867B8" w:rsidRDefault="00FF4A30" w:rsidP="00AE20DA">
      <w:pPr>
        <w:pStyle w:val="3"/>
        <w:numPr>
          <w:ilvl w:val="2"/>
          <w:numId w:val="37"/>
        </w:numPr>
        <w:ind w:left="567" w:hanging="567"/>
      </w:pPr>
      <w:r w:rsidRPr="0034720D">
        <w:t>Использовать Объект на условиях, установленных Договором</w:t>
      </w:r>
      <w:r w:rsidR="006128BB">
        <w:t>.</w:t>
      </w:r>
    </w:p>
    <w:p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AE20DA">
        <w:t>Производить</w:t>
      </w:r>
      <w:r>
        <w:rPr>
          <w:b/>
        </w:rPr>
        <w:t xml:space="preserve"> </w:t>
      </w:r>
      <w:r w:rsidRPr="00EB0114">
        <w:t>авансированные арендные платежи с последующей доплатой за соответствующий период в связи с увеличением арендной платы.</w:t>
      </w:r>
    </w:p>
    <w:p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506B7D">
        <w:rPr>
          <w:color w:val="000000" w:themeColor="text1"/>
        </w:rPr>
        <w:t>С письменного согласия Арендодателя отдавать арендные права в залог и</w:t>
      </w:r>
      <w:r w:rsidRPr="00EB0114">
        <w:t xml:space="preserve">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:rsidR="00AE20DA" w:rsidRPr="00EB0114" w:rsidRDefault="00AE20DA" w:rsidP="00EF399C">
      <w:pPr>
        <w:pStyle w:val="2"/>
      </w:pPr>
      <w:r w:rsidRPr="00AE20DA">
        <w:rPr>
          <w:b/>
          <w:color w:val="auto"/>
        </w:rPr>
        <w:t>3.3</w:t>
      </w:r>
      <w:r>
        <w:rPr>
          <w:color w:val="FF0000"/>
        </w:rPr>
        <w:t xml:space="preserve">  </w:t>
      </w:r>
      <w:r>
        <w:t xml:space="preserve">Арендатор </w:t>
      </w:r>
      <w:r w:rsidRPr="00EB0114">
        <w:t>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2C5413" w:rsidRDefault="00AE20DA" w:rsidP="00AE20DA">
      <w:pPr>
        <w:pStyle w:val="3"/>
        <w:numPr>
          <w:ilvl w:val="0"/>
          <w:numId w:val="0"/>
        </w:numPr>
        <w:ind w:left="567" w:hanging="567"/>
      </w:pPr>
      <w:r w:rsidRPr="00AE20DA">
        <w:rPr>
          <w:b/>
        </w:rPr>
        <w:t xml:space="preserve"> </w:t>
      </w:r>
      <w:r w:rsidR="002C5413" w:rsidRPr="00AC77EB">
        <w:rPr>
          <w:color w:val="FF0000"/>
        </w:rPr>
        <w:t xml:space="preserve"> </w:t>
      </w:r>
    </w:p>
    <w:p w:rsidR="00FE2626" w:rsidRPr="00EB0114" w:rsidRDefault="00B15499" w:rsidP="00E46DD5">
      <w:pPr>
        <w:pStyle w:val="10"/>
        <w:ind w:left="709"/>
      </w:pPr>
      <w:r>
        <w:t xml:space="preserve">4. </w:t>
      </w:r>
      <w:r w:rsidR="00FE2626" w:rsidRPr="00EB0114">
        <w:t>ОБЯЗАННОСТИ СТОРОН</w:t>
      </w:r>
    </w:p>
    <w:p w:rsidR="001427DD" w:rsidRPr="002454C0" w:rsidRDefault="001427DD" w:rsidP="00EF399C">
      <w:pPr>
        <w:pStyle w:val="2"/>
      </w:pPr>
      <w:r>
        <w:t>4</w:t>
      </w:r>
      <w:r w:rsidRPr="002454C0">
        <w:t>.1</w:t>
      </w:r>
      <w:r w:rsidR="00C55171">
        <w:t>.</w:t>
      </w:r>
      <w:r w:rsidRPr="002454C0">
        <w:t xml:space="preserve">     Арендодатель обязуется:</w:t>
      </w:r>
    </w:p>
    <w:p w:rsidR="00E46DD5" w:rsidRPr="002454C0" w:rsidRDefault="001427DD" w:rsidP="00EF399C">
      <w:pPr>
        <w:pStyle w:val="2"/>
      </w:pPr>
      <w:r w:rsidRPr="002454C0">
        <w:t>4.1.1</w:t>
      </w:r>
      <w:r w:rsidR="00C55171">
        <w:t>.</w:t>
      </w:r>
      <w:r w:rsidR="00E46DD5" w:rsidRPr="002454C0">
        <w:t xml:space="preserve"> </w:t>
      </w:r>
      <w:r w:rsidRPr="002454C0">
        <w:t xml:space="preserve"> </w:t>
      </w:r>
      <w:r w:rsidR="00E46DD5" w:rsidRPr="002454C0">
        <w:rPr>
          <w:bCs/>
        </w:rPr>
        <w:t>В</w:t>
      </w:r>
      <w:r w:rsidR="00E46DD5" w:rsidRPr="002454C0">
        <w:t xml:space="preserve"> случае прекращения Договора принять Объект от Арендатора по акту приема-передачи.</w:t>
      </w:r>
    </w:p>
    <w:p w:rsidR="00E46DD5" w:rsidRPr="002454C0" w:rsidRDefault="001427DD" w:rsidP="00EF399C">
      <w:pPr>
        <w:pStyle w:val="2"/>
      </w:pPr>
      <w:r w:rsidRPr="002454C0">
        <w:t>4.1.2</w:t>
      </w:r>
      <w:r w:rsidR="00C55171">
        <w:t xml:space="preserve">. </w:t>
      </w:r>
      <w:r w:rsidRPr="002454C0">
        <w:t xml:space="preserve"> </w:t>
      </w:r>
      <w:r w:rsidR="00C55171">
        <w:t>У</w:t>
      </w:r>
      <w:r w:rsidR="00DE1D03" w:rsidRPr="002454C0"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DE1D03" w:rsidRPr="002454C0" w:rsidRDefault="00503566" w:rsidP="00EF399C">
      <w:pPr>
        <w:pStyle w:val="2"/>
      </w:pPr>
      <w:r w:rsidRPr="002454C0">
        <w:t xml:space="preserve">4.2.  </w:t>
      </w:r>
      <w:r w:rsidR="00C55171">
        <w:t xml:space="preserve"> </w:t>
      </w:r>
      <w:r w:rsidRPr="002454C0">
        <w:t xml:space="preserve"> </w:t>
      </w:r>
      <w:r w:rsidR="00DE1D03" w:rsidRPr="002454C0">
        <w:t>Арендатор обязуется:</w:t>
      </w:r>
    </w:p>
    <w:p w:rsidR="00523521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color w:val="000000"/>
          <w:szCs w:val="22"/>
        </w:rPr>
        <w:t>4.2.1</w:t>
      </w:r>
      <w:r w:rsidR="00E46DD5" w:rsidRPr="002454C0">
        <w:rPr>
          <w:color w:val="000000"/>
          <w:szCs w:val="22"/>
        </w:rPr>
        <w:t>.</w:t>
      </w:r>
      <w:r w:rsidR="00C55171">
        <w:rPr>
          <w:color w:val="000000"/>
          <w:szCs w:val="22"/>
        </w:rPr>
        <w:t xml:space="preserve"> </w:t>
      </w:r>
      <w:r w:rsidRPr="002454C0">
        <w:rPr>
          <w:color w:val="000000"/>
          <w:szCs w:val="22"/>
        </w:rPr>
        <w:t xml:space="preserve"> </w:t>
      </w:r>
      <w:r w:rsidR="00523521" w:rsidRPr="002454C0">
        <w:rPr>
          <w:color w:val="000000"/>
          <w:szCs w:val="22"/>
        </w:rPr>
        <w:t xml:space="preserve">Своевременно до 1-го числа </w:t>
      </w:r>
      <w:r w:rsidR="00402B8A">
        <w:rPr>
          <w:color w:val="000000"/>
          <w:szCs w:val="22"/>
        </w:rPr>
        <w:t xml:space="preserve">месяца, следующего за </w:t>
      </w:r>
      <w:proofErr w:type="gramStart"/>
      <w:r w:rsidR="00402B8A">
        <w:rPr>
          <w:color w:val="000000"/>
          <w:szCs w:val="22"/>
        </w:rPr>
        <w:t>отчетным</w:t>
      </w:r>
      <w:proofErr w:type="gramEnd"/>
      <w:r w:rsidR="00402B8A">
        <w:rPr>
          <w:color w:val="000000"/>
          <w:szCs w:val="22"/>
        </w:rPr>
        <w:t xml:space="preserve">, </w:t>
      </w:r>
      <w:r w:rsidR="00523521" w:rsidRPr="002454C0">
        <w:rPr>
          <w:color w:val="000000"/>
          <w:szCs w:val="22"/>
        </w:rPr>
        <w:t xml:space="preserve"> полностью вносить арендную плату.</w:t>
      </w:r>
    </w:p>
    <w:p w:rsidR="00FF4A30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4.2.2.</w:t>
      </w:r>
      <w:r w:rsidR="00C55171" w:rsidRPr="00506B7D">
        <w:rPr>
          <w:color w:val="000000" w:themeColor="text1"/>
          <w:szCs w:val="22"/>
        </w:rPr>
        <w:t xml:space="preserve"> </w:t>
      </w:r>
      <w:r w:rsidR="00DE1D03" w:rsidRPr="00506B7D">
        <w:rPr>
          <w:color w:val="000000" w:themeColor="text1"/>
          <w:szCs w:val="22"/>
        </w:rPr>
        <w:t xml:space="preserve">Использовать </w:t>
      </w:r>
      <w:r w:rsidR="00FF4A30" w:rsidRPr="00506B7D">
        <w:rPr>
          <w:color w:val="000000" w:themeColor="text1"/>
          <w:szCs w:val="22"/>
        </w:rPr>
        <w:t>Объект (все его части) исключительно в соответствии с видом разрешенного использования  и целью предоставления Объекта  способами, которые не должны наносить вред окружающей среде, в том числе земле как природному объекту.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4.2.3</w:t>
      </w:r>
      <w:proofErr w:type="gramStart"/>
      <w:r w:rsidR="00E46DD5" w:rsidRPr="002454C0">
        <w:rPr>
          <w:szCs w:val="22"/>
        </w:rPr>
        <w:t xml:space="preserve"> </w:t>
      </w:r>
      <w:r w:rsidR="00DE1D03" w:rsidRPr="002454C0">
        <w:rPr>
          <w:szCs w:val="22"/>
        </w:rPr>
        <w:t>С</w:t>
      </w:r>
      <w:proofErr w:type="gramEnd"/>
      <w:r w:rsidR="00DE1D03" w:rsidRPr="002454C0">
        <w:rPr>
          <w:szCs w:val="22"/>
        </w:rPr>
        <w:t xml:space="preserve">охранять межевые, геодезические и другие специальные знаки, установленные на Объекте в </w:t>
      </w:r>
      <w:r w:rsidR="00DE1D03" w:rsidRPr="00506B7D">
        <w:rPr>
          <w:color w:val="000000" w:themeColor="text1"/>
          <w:szCs w:val="22"/>
        </w:rPr>
        <w:t>соответствии с законодательством.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4.2.4.</w:t>
      </w:r>
      <w:r w:rsidR="00DE1D03" w:rsidRPr="00506B7D">
        <w:rPr>
          <w:color w:val="000000" w:themeColor="text1"/>
          <w:szCs w:val="22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4.2.5.</w:t>
      </w:r>
      <w:r w:rsidR="00DE1D03" w:rsidRPr="002454C0">
        <w:rPr>
          <w:szCs w:val="22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4.2.6.</w:t>
      </w:r>
      <w:r w:rsidR="00DE1D03" w:rsidRPr="002454C0">
        <w:rPr>
          <w:szCs w:val="22"/>
        </w:rPr>
        <w:t xml:space="preserve">Не нарушать права других землепользователей и </w:t>
      </w:r>
      <w:proofErr w:type="spellStart"/>
      <w:r w:rsidR="00DE1D03" w:rsidRPr="002454C0">
        <w:rPr>
          <w:szCs w:val="22"/>
        </w:rPr>
        <w:t>природопользователей</w:t>
      </w:r>
      <w:proofErr w:type="spellEnd"/>
      <w:r w:rsidR="00DE1D03" w:rsidRPr="002454C0">
        <w:rPr>
          <w:szCs w:val="22"/>
        </w:rPr>
        <w:t>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4.2.7.</w:t>
      </w:r>
      <w:r w:rsidR="00DE1D03" w:rsidRPr="002454C0">
        <w:rPr>
          <w:szCs w:val="22"/>
        </w:rPr>
        <w:t xml:space="preserve">Соблюдать требования, установленные нормативными правовыми актами для эксплуатации </w:t>
      </w:r>
      <w:r w:rsidR="00DE1D03" w:rsidRPr="002454C0">
        <w:rPr>
          <w:szCs w:val="22"/>
        </w:rPr>
        <w:lastRenderedPageBreak/>
        <w:t xml:space="preserve">подземных и наземных коммуникаций, сооружений, дорог, проездов и не препятствовать их ремонту и </w:t>
      </w:r>
      <w:r w:rsidR="00DE1D03" w:rsidRPr="00506B7D">
        <w:rPr>
          <w:color w:val="000000" w:themeColor="text1"/>
          <w:szCs w:val="22"/>
        </w:rPr>
        <w:t>обслуживанию.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506B7D">
        <w:rPr>
          <w:color w:val="000000" w:themeColor="text1"/>
          <w:szCs w:val="22"/>
        </w:rPr>
        <w:t>4.2.8.</w:t>
      </w:r>
      <w:r w:rsidR="00DE1D03" w:rsidRPr="00506B7D">
        <w:rPr>
          <w:color w:val="000000" w:themeColor="text1"/>
          <w:szCs w:val="22"/>
        </w:rPr>
        <w:t xml:space="preserve">Обеспечивать </w:t>
      </w:r>
      <w:r w:rsidR="00FF4A30" w:rsidRPr="00506B7D">
        <w:rPr>
          <w:color w:val="000000" w:themeColor="text1"/>
          <w:szCs w:val="22"/>
        </w:rPr>
        <w:t xml:space="preserve">представителям Арендодателя, органам государственного земельного надзора и муниципального земельного контроля по первому  требованию беспрепятственный доступ на Объект для его осмотра, осуществления </w:t>
      </w:r>
      <w:proofErr w:type="gramStart"/>
      <w:r w:rsidR="00FF4A30" w:rsidRPr="00506B7D">
        <w:rPr>
          <w:color w:val="000000" w:themeColor="text1"/>
          <w:szCs w:val="22"/>
        </w:rPr>
        <w:t>контроля за</w:t>
      </w:r>
      <w:proofErr w:type="gramEnd"/>
      <w:r w:rsidR="00FF4A30" w:rsidRPr="00506B7D">
        <w:rPr>
          <w:color w:val="000000" w:themeColor="text1"/>
          <w:szCs w:val="22"/>
        </w:rPr>
        <w:t xml:space="preserve"> его</w:t>
      </w:r>
      <w:r w:rsidR="00FF4A30" w:rsidRPr="002454C0">
        <w:rPr>
          <w:szCs w:val="22"/>
        </w:rPr>
        <w:t xml:space="preserve"> использованием и проверки соблюдения условий </w:t>
      </w:r>
      <w:r w:rsidR="00DE1D03" w:rsidRPr="002454C0">
        <w:rPr>
          <w:szCs w:val="22"/>
        </w:rPr>
        <w:t>Договора.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4.2.9.</w:t>
      </w:r>
      <w:r w:rsidR="00DE1D03" w:rsidRPr="002454C0">
        <w:rPr>
          <w:szCs w:val="22"/>
        </w:rPr>
        <w:t xml:space="preserve">Если </w:t>
      </w:r>
      <w:r w:rsidR="00FF4A30" w:rsidRPr="002454C0">
        <w:rPr>
          <w:szCs w:val="22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2454C0">
        <w:rPr>
          <w:szCs w:val="22"/>
        </w:rPr>
        <w:tab/>
      </w:r>
    </w:p>
    <w:p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4.2.10.</w:t>
      </w:r>
      <w:r w:rsidR="00FF4A30" w:rsidRPr="002454C0">
        <w:rPr>
          <w:szCs w:val="22"/>
        </w:rPr>
        <w:tab/>
        <w:t>Не размещать на Объекте наружной рекламы (плакатов, стендов, щитов и т.д.)</w:t>
      </w:r>
      <w:r w:rsidR="00AC77EB" w:rsidRPr="002454C0">
        <w:rPr>
          <w:szCs w:val="22"/>
        </w:rPr>
        <w:t>.</w:t>
      </w:r>
      <w:r w:rsidR="00FF4A30" w:rsidRPr="002454C0">
        <w:rPr>
          <w:szCs w:val="22"/>
        </w:rPr>
        <w:t xml:space="preserve"> </w:t>
      </w:r>
    </w:p>
    <w:p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4.2.11</w:t>
      </w:r>
      <w:r w:rsidR="00FF4A30" w:rsidRPr="002454C0">
        <w:rPr>
          <w:szCs w:val="22"/>
        </w:rPr>
        <w:t>.</w:t>
      </w:r>
      <w:r w:rsidR="00FF4A30" w:rsidRPr="002454C0">
        <w:rPr>
          <w:szCs w:val="22"/>
        </w:rPr>
        <w:tab/>
        <w:t>Обеспечивать  в отношении Объекта и прилегающей территории соблюдение: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а) санитарно-эпидемиологических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б) противопожарных 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в) действующих Правил благоустройства территории Златоустовского городского округа;</w:t>
      </w:r>
    </w:p>
    <w:p w:rsidR="00FF4A30" w:rsidRPr="00506B7D" w:rsidRDefault="00FF4A30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г) иных требований законодательства</w:t>
      </w:r>
      <w:r w:rsidR="00AE3D68" w:rsidRPr="00506B7D">
        <w:rPr>
          <w:color w:val="000000" w:themeColor="text1"/>
          <w:szCs w:val="22"/>
        </w:rPr>
        <w:t xml:space="preserve"> по содержанию данного Объекта;</w:t>
      </w:r>
    </w:p>
    <w:p w:rsidR="00AE3D68" w:rsidRPr="00506B7D" w:rsidRDefault="00AE3D68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д) в зимний период осуществлять очистку Объекта и прилегающей территории к нему от снежного покрова.</w:t>
      </w:r>
    </w:p>
    <w:p w:rsidR="00FF4A30" w:rsidRPr="00506B7D" w:rsidRDefault="00FF4A30" w:rsidP="00C55171">
      <w:pPr>
        <w:pStyle w:val="-"/>
        <w:numPr>
          <w:ilvl w:val="0"/>
          <w:numId w:val="0"/>
        </w:numPr>
        <w:ind w:left="567" w:hanging="708"/>
        <w:rPr>
          <w:color w:val="000000" w:themeColor="text1"/>
          <w:szCs w:val="22"/>
        </w:rPr>
      </w:pPr>
      <w:r w:rsidRPr="002454C0">
        <w:rPr>
          <w:szCs w:val="22"/>
        </w:rPr>
        <w:t>4.2.1</w:t>
      </w:r>
      <w:r w:rsidR="00782B56">
        <w:rPr>
          <w:szCs w:val="22"/>
        </w:rPr>
        <w:t>2</w:t>
      </w:r>
      <w:r w:rsidRPr="002454C0">
        <w:rPr>
          <w:szCs w:val="22"/>
        </w:rPr>
        <w:t>.</w:t>
      </w:r>
      <w:r w:rsidRPr="002454C0">
        <w:rPr>
          <w:szCs w:val="22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506B7D">
        <w:rPr>
          <w:color w:val="000000" w:themeColor="text1"/>
          <w:szCs w:val="22"/>
        </w:rPr>
        <w:t>реорганизации Арендатор обязан в десятидневный срок уведомить Арендодателя о таких изменениях.</w:t>
      </w:r>
    </w:p>
    <w:p w:rsidR="00FF4A30" w:rsidRPr="00506B7D" w:rsidRDefault="002454C0" w:rsidP="00C55171">
      <w:pPr>
        <w:widowControl/>
        <w:shd w:val="clear" w:color="auto" w:fill="FFFFFF"/>
        <w:ind w:left="567" w:hanging="708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4.2.1</w:t>
      </w:r>
      <w:r w:rsidR="00782B56">
        <w:rPr>
          <w:color w:val="000000" w:themeColor="text1"/>
          <w:sz w:val="22"/>
          <w:szCs w:val="22"/>
        </w:rPr>
        <w:t>3</w:t>
      </w:r>
      <w:proofErr w:type="gramStart"/>
      <w:r w:rsidR="00FF4A30" w:rsidRPr="00506B7D">
        <w:rPr>
          <w:color w:val="000000" w:themeColor="text1"/>
          <w:sz w:val="22"/>
          <w:szCs w:val="22"/>
        </w:rPr>
        <w:tab/>
        <w:t>П</w:t>
      </w:r>
      <w:proofErr w:type="gramEnd"/>
      <w:r w:rsidR="00FF4A30" w:rsidRPr="00506B7D">
        <w:rPr>
          <w:color w:val="000000" w:themeColor="text1"/>
          <w:sz w:val="22"/>
          <w:szCs w:val="22"/>
        </w:rPr>
        <w:t xml:space="preserve">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:rsidR="00FE2626" w:rsidRPr="00EB0114" w:rsidRDefault="00FE2626" w:rsidP="00FF4A30">
      <w:pPr>
        <w:pStyle w:val="3"/>
        <w:numPr>
          <w:ilvl w:val="0"/>
          <w:numId w:val="0"/>
        </w:numPr>
        <w:ind w:left="357" w:hanging="357"/>
      </w:pPr>
    </w:p>
    <w:p w:rsidR="00FE2626" w:rsidRPr="00EB0114" w:rsidRDefault="00FC6B53" w:rsidP="00FC6B53">
      <w:pPr>
        <w:pStyle w:val="10"/>
      </w:pPr>
      <w:r w:rsidRPr="00FC6B53">
        <w:rPr>
          <w:caps w:val="0"/>
        </w:rPr>
        <w:t>5.</w:t>
      </w:r>
      <w:r>
        <w:t xml:space="preserve"> </w:t>
      </w:r>
      <w:r w:rsidR="00FE2626" w:rsidRPr="00EB0114">
        <w:t>ОТВЕТСТВЕННОСТЬ СТОРОН</w:t>
      </w:r>
    </w:p>
    <w:p w:rsidR="00FE2626" w:rsidRPr="00EB0114" w:rsidRDefault="00FC6B53" w:rsidP="00EF399C">
      <w:pPr>
        <w:pStyle w:val="2"/>
      </w:pPr>
      <w:r>
        <w:t xml:space="preserve">5.1. </w:t>
      </w:r>
      <w:r w:rsidR="00FE2626" w:rsidRPr="00EB0114">
        <w:t>За неисполнение или ненадлежащее исполнение насто</w:t>
      </w:r>
      <w:r w:rsidR="00FE2626" w:rsidRPr="00EB0114">
        <w:softHyphen/>
        <w:t xml:space="preserve">ящего Договора стороны несут ответственность в соответствии с настоящим Договором, </w:t>
      </w:r>
      <w:r w:rsidR="004541BA" w:rsidRPr="00EB0114">
        <w:t>законодательством Российской Фе</w:t>
      </w:r>
      <w:r w:rsidR="00FE2626" w:rsidRPr="00EB0114">
        <w:t xml:space="preserve">дерации и нормативными </w:t>
      </w:r>
      <w:r w:rsidR="004541BA" w:rsidRPr="00EB0114">
        <w:t>правовыми актами Челябинской об</w:t>
      </w:r>
      <w:r w:rsidR="00FE2626" w:rsidRPr="00EB0114">
        <w:t>ласти.</w:t>
      </w:r>
    </w:p>
    <w:p w:rsidR="00FE2626" w:rsidRPr="002C4CFD" w:rsidRDefault="00C55171" w:rsidP="00EF399C">
      <w:pPr>
        <w:pStyle w:val="2"/>
        <w:rPr>
          <w:color w:val="D99594"/>
        </w:rPr>
      </w:pPr>
      <w:r>
        <w:t xml:space="preserve">   </w:t>
      </w:r>
      <w:r w:rsidR="00FC6B53">
        <w:t xml:space="preserve">5.2. </w:t>
      </w:r>
      <w:r>
        <w:t xml:space="preserve">  </w:t>
      </w:r>
      <w:r w:rsidR="00923181" w:rsidRPr="0032193B">
        <w:t>В случае нарушения сроков внесения ар</w:t>
      </w:r>
      <w:r w:rsidR="00923181">
        <w:t>ендной платы</w:t>
      </w:r>
      <w:r w:rsidR="00923181" w:rsidRPr="0032193B">
        <w:t>, установленных настоящим Дог</w:t>
      </w:r>
      <w:r w:rsidR="00923181">
        <w:t>овором, Арендатор</w:t>
      </w:r>
      <w:r w:rsidR="00923181"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 w:rsidR="00923181">
        <w:t xml:space="preserve">ждый календарный </w:t>
      </w:r>
      <w:r w:rsidR="00923181" w:rsidRPr="00B15499">
        <w:rPr>
          <w:color w:val="auto"/>
        </w:rPr>
        <w:t>день просрочки</w:t>
      </w:r>
      <w:r w:rsidR="001F2969" w:rsidRPr="00B15499">
        <w:rPr>
          <w:color w:val="auto"/>
        </w:rPr>
        <w:t>.</w:t>
      </w:r>
      <w:r w:rsidR="00FE2626" w:rsidRPr="002C4CFD">
        <w:rPr>
          <w:color w:val="D99594"/>
        </w:rPr>
        <w:t xml:space="preserve"> </w:t>
      </w:r>
    </w:p>
    <w:p w:rsidR="00D4336C" w:rsidRPr="002C4CFD" w:rsidRDefault="004541BA" w:rsidP="00EF399C">
      <w:pPr>
        <w:pStyle w:val="2"/>
      </w:pPr>
      <w:r w:rsidRPr="002C4CFD">
        <w:t xml:space="preserve"> </w:t>
      </w:r>
      <w:r w:rsidR="005F4F84">
        <w:t xml:space="preserve">  </w:t>
      </w:r>
    </w:p>
    <w:p w:rsidR="00D4336C" w:rsidRPr="00EB0114" w:rsidRDefault="00D4336C" w:rsidP="00EF399C">
      <w:pPr>
        <w:pStyle w:val="2"/>
      </w:pPr>
    </w:p>
    <w:p w:rsidR="00D4336C" w:rsidRDefault="00D4336C" w:rsidP="00D4336C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D4336C" w:rsidRPr="0045600C" w:rsidRDefault="00D4336C" w:rsidP="00D4336C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D4336C" w:rsidRPr="00506B7D" w:rsidRDefault="00D4336C" w:rsidP="00D4336C">
      <w:pPr>
        <w:widowControl/>
        <w:jc w:val="both"/>
        <w:rPr>
          <w:color w:val="000000" w:themeColor="text1"/>
          <w:sz w:val="24"/>
          <w:szCs w:val="24"/>
        </w:rPr>
      </w:pPr>
    </w:p>
    <w:p w:rsidR="00853AF3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     </w:t>
      </w:r>
      <w:r w:rsidRPr="00506B7D">
        <w:rPr>
          <w:b/>
          <w:color w:val="000000" w:themeColor="text1"/>
          <w:sz w:val="24"/>
          <w:szCs w:val="24"/>
        </w:rPr>
        <w:t>Арендатор не вправе:</w:t>
      </w:r>
    </w:p>
    <w:p w:rsidR="00853AF3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6.1.1. осуществлять </w:t>
      </w:r>
      <w:r w:rsidR="00A7729D" w:rsidRPr="00506B7D">
        <w:rPr>
          <w:color w:val="000000" w:themeColor="text1"/>
          <w:sz w:val="24"/>
          <w:szCs w:val="24"/>
        </w:rPr>
        <w:t>возведение</w:t>
      </w:r>
      <w:r w:rsidRPr="00506B7D">
        <w:rPr>
          <w:color w:val="000000" w:themeColor="text1"/>
          <w:sz w:val="24"/>
          <w:szCs w:val="24"/>
        </w:rPr>
        <w:t xml:space="preserve"> </w:t>
      </w:r>
      <w:r w:rsidR="00BA6FF0" w:rsidRPr="00506B7D">
        <w:rPr>
          <w:color w:val="000000" w:themeColor="text1"/>
          <w:sz w:val="24"/>
          <w:szCs w:val="24"/>
        </w:rPr>
        <w:t>каких-</w:t>
      </w:r>
      <w:r w:rsidRPr="00506B7D">
        <w:rPr>
          <w:color w:val="000000" w:themeColor="text1"/>
          <w:sz w:val="24"/>
          <w:szCs w:val="24"/>
        </w:rPr>
        <w:t>либо объектов</w:t>
      </w:r>
      <w:r w:rsidR="00BA6FF0" w:rsidRPr="00506B7D">
        <w:rPr>
          <w:color w:val="000000" w:themeColor="text1"/>
          <w:sz w:val="24"/>
          <w:szCs w:val="24"/>
        </w:rPr>
        <w:t xml:space="preserve"> капитального строительства</w:t>
      </w:r>
      <w:r w:rsidRPr="00506B7D">
        <w:rPr>
          <w:color w:val="000000" w:themeColor="text1"/>
          <w:sz w:val="24"/>
          <w:szCs w:val="24"/>
        </w:rPr>
        <w:t>;</w:t>
      </w:r>
    </w:p>
    <w:p w:rsidR="00BA6FF0" w:rsidRPr="00506B7D" w:rsidRDefault="00BA6FF0" w:rsidP="00C55171">
      <w:pPr>
        <w:ind w:left="567" w:hanging="567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6.1.2. осуществлять на территории Объекта мойку, ремонт, заправку машин горюче-смазочными материалами, хранение и слив отработанных масел из автотранспорта, кроме специально оборудованных пунктов сбора;</w:t>
      </w:r>
    </w:p>
    <w:p w:rsidR="00D4336C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</w:t>
      </w:r>
      <w:r w:rsidR="00BA6FF0" w:rsidRPr="00506B7D">
        <w:rPr>
          <w:color w:val="000000" w:themeColor="text1"/>
          <w:sz w:val="24"/>
          <w:szCs w:val="24"/>
        </w:rPr>
        <w:t>3</w:t>
      </w:r>
      <w:r w:rsidR="00D4336C" w:rsidRPr="00506B7D">
        <w:rPr>
          <w:color w:val="000000" w:themeColor="text1"/>
          <w:sz w:val="24"/>
          <w:szCs w:val="24"/>
        </w:rPr>
        <w:t>.</w:t>
      </w:r>
      <w:r w:rsidR="00B15499" w:rsidRPr="00506B7D">
        <w:rPr>
          <w:color w:val="000000" w:themeColor="text1"/>
          <w:sz w:val="24"/>
          <w:szCs w:val="24"/>
        </w:rPr>
        <w:t xml:space="preserve"> </w:t>
      </w:r>
      <w:r w:rsidR="00D4336C" w:rsidRPr="00506B7D">
        <w:rPr>
          <w:color w:val="000000" w:themeColor="text1"/>
          <w:sz w:val="24"/>
          <w:szCs w:val="24"/>
        </w:rPr>
        <w:t>сдавать  земельный участок в субаренду;</w:t>
      </w:r>
    </w:p>
    <w:p w:rsidR="00D4336C" w:rsidRPr="00506B7D" w:rsidRDefault="00BA6FF0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6.1.4</w:t>
      </w:r>
      <w:r w:rsidR="00D4336C" w:rsidRPr="00506B7D">
        <w:rPr>
          <w:color w:val="000000" w:themeColor="text1"/>
          <w:sz w:val="24"/>
          <w:szCs w:val="24"/>
        </w:rPr>
        <w:t>. передавать свои права и обязанности по договору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6.2.  </w:t>
      </w:r>
      <w:r w:rsidR="00B25C71" w:rsidRPr="00506B7D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:rsidR="00786943" w:rsidRPr="00786943" w:rsidRDefault="00D4336C" w:rsidP="00786943">
      <w:pPr>
        <w:jc w:val="both"/>
        <w:rPr>
          <w:bCs/>
          <w:sz w:val="22"/>
          <w:szCs w:val="22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="008B29B7" w:rsidRPr="008B29B7">
        <w:rPr>
          <w:b/>
          <w:color w:val="000000" w:themeColor="text1"/>
          <w:sz w:val="24"/>
          <w:szCs w:val="24"/>
        </w:rPr>
        <w:t>Обременения/ограничения на земельный участок:</w:t>
      </w:r>
      <w:r w:rsidR="008B29B7">
        <w:rPr>
          <w:bCs/>
          <w:sz w:val="18"/>
          <w:szCs w:val="18"/>
        </w:rPr>
        <w:t xml:space="preserve"> </w:t>
      </w:r>
      <w:r w:rsidR="00786943" w:rsidRPr="00B17595">
        <w:rPr>
          <w:color w:val="000000"/>
          <w:shd w:val="clear" w:color="auto" w:fill="FFFFFF"/>
        </w:rPr>
        <w:t>По краю земельного участка проходит - охранная зона сооружения - газопровод среднего давления, протяженностью 27284 м.  П</w:t>
      </w:r>
      <w:r w:rsidR="00786943" w:rsidRPr="00B17595">
        <w:rPr>
          <w:color w:val="000000"/>
        </w:rPr>
        <w:t>остановление Правительства РФ от 20 ноября 2000 г. N 878 "Об утверждении Правил охран</w:t>
      </w:r>
      <w:r w:rsidR="00786943">
        <w:rPr>
          <w:color w:val="000000"/>
        </w:rPr>
        <w:t>ы газораспределительных сетей"</w:t>
      </w:r>
      <w:proofErr w:type="gramStart"/>
      <w:r w:rsidR="00786943">
        <w:rPr>
          <w:color w:val="000000"/>
        </w:rPr>
        <w:t xml:space="preserve"> </w:t>
      </w:r>
      <w:r w:rsidR="00786943" w:rsidRPr="00B17595">
        <w:rPr>
          <w:color w:val="000000"/>
        </w:rPr>
        <w:t>.</w:t>
      </w:r>
      <w:proofErr w:type="gramEnd"/>
      <w:r w:rsidR="00786943" w:rsidRPr="00B17595">
        <w:rPr>
          <w:color w:val="000000"/>
        </w:rPr>
        <w:t xml:space="preserve"> Для газораспределительных сетей устанавливаются следующие охранные зоны: а) вдоль трасс наружных </w:t>
      </w:r>
      <w:r w:rsidR="00786943" w:rsidRPr="00B17595">
        <w:rPr>
          <w:color w:val="000000"/>
        </w:rPr>
        <w:lastRenderedPageBreak/>
        <w:t xml:space="preserve">газопроводов - в виде территории, ограниченной условными линиями, проходящими на расстоянии 2 метров с каждой стороны газопровода; б) вдоль трасс подземных газопроводов из полиэтиленовых труб при использовании медного провода для обозначения трассы газопровода - в виде территории, ограниченной условными линиями, проходящими на расстоянии 3 метров от газопровода со стороны провода и 2 метров - с противоположной стороны; в) вдоль трасс наружных газопроводов на вечномерзлых грунтах независимо от материала труб - в виде территории, ограниченной условными линиями, проходящими на расстоянии 10 метров с каждой стороны газопровода; г) вокруг отдельно стоящих газорегуляторных пунктов - в виде территории, ограниченной замкнутой линией, проведенной на расстоянии 10 метров от границ этих объектов. Для газорегуляторных пунктов, пристроенных к зданиям, охранная зона не регламентируется; </w:t>
      </w:r>
      <w:proofErr w:type="spellStart"/>
      <w:r w:rsidR="00786943" w:rsidRPr="00B17595">
        <w:rPr>
          <w:color w:val="000000"/>
        </w:rPr>
        <w:t>д</w:t>
      </w:r>
      <w:proofErr w:type="spellEnd"/>
      <w:r w:rsidR="00786943" w:rsidRPr="00B17595">
        <w:rPr>
          <w:color w:val="000000"/>
        </w:rPr>
        <w:t xml:space="preserve">) вдоль подводных переходов газопроводов через судоходные и сплавные реки, озера, водохранилища, каналы - в виде участка водного пространства от водной поверхности до дна, заключенного между параллельными плоскостями, отстоящими на 100 м с каждой стороны газопровода; е) вдоль трасс межпоселковых газопроводов, проходящих по лесам и древесно-кустарниковой растительности, - в виде просек шириной 6 метров, по 3 метра с каждой стороны газопровода.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газопровода. 14. На земельные участки, входящие в охранные зоны газораспределительных сетей, в целях предупреждения их повреждения или нарушения условий их нормальной эксплуатации налагаются ограничения (обременения), которыми запрещается лицам, указанным в пункте 2 настоящих Правил: а) строить объекты жилищно-гражданского и производственного назначения; </w:t>
      </w:r>
      <w:proofErr w:type="gramStart"/>
      <w:r w:rsidR="00786943" w:rsidRPr="00B17595">
        <w:rPr>
          <w:color w:val="000000"/>
        </w:rPr>
        <w:t>б) сносить и реконструировать мосты, коллекторы,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организациями; в) разрушать берегоукрепительные сооружения, водопропускные устройства, земляные и иные сооружения, предохраняющие газораспределительные сети от разрушений; г) перемещать, повреждать, засыпать и уничтожать опознавательные знаки, контрольно-измерительные пункты и другие устройства газораспределительных сетей;</w:t>
      </w:r>
      <w:proofErr w:type="gramEnd"/>
      <w:r w:rsidR="00786943" w:rsidRPr="00B17595">
        <w:rPr>
          <w:color w:val="000000"/>
        </w:rPr>
        <w:t xml:space="preserve"> </w:t>
      </w:r>
      <w:proofErr w:type="spellStart"/>
      <w:r w:rsidR="00786943" w:rsidRPr="00B17595">
        <w:rPr>
          <w:color w:val="000000"/>
        </w:rPr>
        <w:t>д</w:t>
      </w:r>
      <w:proofErr w:type="spellEnd"/>
      <w:r w:rsidR="00786943" w:rsidRPr="00B17595">
        <w:rPr>
          <w:color w:val="000000"/>
        </w:rPr>
        <w:t xml:space="preserve">) устраивать свалки и склады, разливать растворы кислот, солей, щелочей и других химически активных веществ; е) огораживать и перегораживать охранные зоны, препятствовать доступу персонала эксплуатационных организаций к газораспределительным сетям, проведению обслуживания и устранению повреждений газораспределительных сетей; ж) разводить огонь и размещать источники огня; </w:t>
      </w:r>
      <w:proofErr w:type="spellStart"/>
      <w:r w:rsidR="00786943" w:rsidRPr="00B17595">
        <w:rPr>
          <w:color w:val="000000"/>
        </w:rPr>
        <w:t>з</w:t>
      </w:r>
      <w:proofErr w:type="spellEnd"/>
      <w:r w:rsidR="00786943" w:rsidRPr="00B17595">
        <w:rPr>
          <w:color w:val="000000"/>
        </w:rPr>
        <w:t>) рыть погреба, копать и обрабатывать почву сельскохозяйственными и мелиоративными орудиями и механизмами на глубину более 0,3 метра; и) открывать калитки и двери газорегуляторных пунктов, станций катодной и дренажной защиты, люки подземных колодцев, включать или отключать электроснабжение сре</w:t>
      </w:r>
      <w:proofErr w:type="gramStart"/>
      <w:r w:rsidR="00786943" w:rsidRPr="00B17595">
        <w:rPr>
          <w:color w:val="000000"/>
        </w:rPr>
        <w:t>дств св</w:t>
      </w:r>
      <w:proofErr w:type="gramEnd"/>
      <w:r w:rsidR="00786943" w:rsidRPr="00B17595">
        <w:rPr>
          <w:color w:val="000000"/>
        </w:rPr>
        <w:t>язи, освещения и систем телемеханики; к) набрасывать, приставлять и привязывать к опорам и надземным газопроводам, ограждениям и зданиям газораспределительных сетей посторонние предметы, лестницы, влезать на них; л) самовольно подключаться к газораспределительным сетям.</w:t>
      </w:r>
    </w:p>
    <w:p w:rsidR="00786943" w:rsidRPr="00B17595" w:rsidRDefault="00786943" w:rsidP="00786943">
      <w:pPr>
        <w:shd w:val="clear" w:color="auto" w:fill="F8F9FA"/>
        <w:jc w:val="both"/>
        <w:rPr>
          <w:color w:val="000000"/>
        </w:rPr>
      </w:pPr>
      <w:r w:rsidRPr="00B17595">
        <w:rPr>
          <w:color w:val="000000"/>
        </w:rPr>
        <w:t xml:space="preserve">В соответствии с письмом МУП «Водоснабжение ЗГО» по данному участку проходит трасса квартального водопровода ХВС на пос. Мясокомбинат и строящийся микрорайон « Березовая роща». Размещение объекта невозможно по </w:t>
      </w:r>
      <w:proofErr w:type="spellStart"/>
      <w:r w:rsidRPr="00B17595">
        <w:rPr>
          <w:color w:val="000000"/>
        </w:rPr>
        <w:t>СанПин</w:t>
      </w:r>
      <w:proofErr w:type="spellEnd"/>
      <w:r w:rsidRPr="00B17595">
        <w:rPr>
          <w:color w:val="000000"/>
        </w:rPr>
        <w:t xml:space="preserve"> 2.1.4.1110-02, п. 2.4.3.</w:t>
      </w:r>
    </w:p>
    <w:p w:rsidR="00786943" w:rsidRPr="00B17595" w:rsidRDefault="00786943" w:rsidP="00786943">
      <w:pPr>
        <w:shd w:val="clear" w:color="auto" w:fill="F8F9FA"/>
        <w:jc w:val="both"/>
        <w:rPr>
          <w:color w:val="000000"/>
        </w:rPr>
      </w:pPr>
      <w:r w:rsidRPr="00B17595">
        <w:rPr>
          <w:color w:val="000000"/>
        </w:rPr>
        <w:t xml:space="preserve">В соответствии с письмом Управления по экологии и природопользованию земельный участок расположен </w:t>
      </w:r>
      <w:proofErr w:type="gramStart"/>
      <w:r w:rsidRPr="00B17595">
        <w:rPr>
          <w:color w:val="000000"/>
        </w:rPr>
        <w:t>в</w:t>
      </w:r>
      <w:proofErr w:type="gramEnd"/>
      <w:r w:rsidRPr="00B17595">
        <w:rPr>
          <w:color w:val="000000"/>
        </w:rPr>
        <w:t xml:space="preserve"> </w:t>
      </w:r>
      <w:proofErr w:type="gramStart"/>
      <w:r w:rsidRPr="00B17595">
        <w:rPr>
          <w:color w:val="000000"/>
        </w:rPr>
        <w:t>водоохраной</w:t>
      </w:r>
      <w:proofErr w:type="gramEnd"/>
      <w:r w:rsidRPr="00B17595">
        <w:rPr>
          <w:color w:val="000000"/>
        </w:rPr>
        <w:t xml:space="preserve"> зоне и прибрежной защитной полосе р. </w:t>
      </w:r>
      <w:proofErr w:type="spellStart"/>
      <w:r w:rsidRPr="00B17595">
        <w:rPr>
          <w:color w:val="000000"/>
        </w:rPr>
        <w:t>Уржумка</w:t>
      </w:r>
      <w:proofErr w:type="spellEnd"/>
      <w:r w:rsidRPr="00B17595">
        <w:rPr>
          <w:color w:val="000000"/>
        </w:rPr>
        <w:t xml:space="preserve"> на расстоянии порядка 10 метров от уреза воды (ТУ прилагаются к аукционной документации). </w:t>
      </w:r>
    </w:p>
    <w:p w:rsidR="00786943" w:rsidRPr="00B17595" w:rsidRDefault="00786943" w:rsidP="00786943">
      <w:pPr>
        <w:shd w:val="clear" w:color="auto" w:fill="F8F9FA"/>
        <w:jc w:val="both"/>
        <w:rPr>
          <w:color w:val="000000"/>
        </w:rPr>
      </w:pPr>
      <w:r w:rsidRPr="00B17595">
        <w:rPr>
          <w:color w:val="000000"/>
        </w:rPr>
        <w:t xml:space="preserve">В соответствии с письмом Управления архитектуры и градостроительства наличие </w:t>
      </w:r>
      <w:proofErr w:type="gramStart"/>
      <w:r w:rsidRPr="00B17595">
        <w:rPr>
          <w:color w:val="000000"/>
        </w:rPr>
        <w:t>инженерных</w:t>
      </w:r>
      <w:proofErr w:type="gramEnd"/>
      <w:r w:rsidRPr="00B17595">
        <w:rPr>
          <w:color w:val="000000"/>
        </w:rPr>
        <w:t xml:space="preserve"> коммуникации: водопровод, канализация. Противопожарная зона от лесов. </w:t>
      </w:r>
    </w:p>
    <w:p w:rsidR="006775C0" w:rsidRPr="006775C0" w:rsidRDefault="006775C0" w:rsidP="006775C0">
      <w:pPr>
        <w:jc w:val="both"/>
        <w:rPr>
          <w:sz w:val="24"/>
          <w:szCs w:val="24"/>
        </w:rPr>
      </w:pPr>
    </w:p>
    <w:p w:rsidR="008B29B7" w:rsidRPr="008B29B7" w:rsidRDefault="008B29B7" w:rsidP="008B29B7">
      <w:pPr>
        <w:suppressAutoHyphens/>
        <w:overflowPunct w:val="0"/>
        <w:jc w:val="both"/>
        <w:textAlignment w:val="baseline"/>
        <w:rPr>
          <w:sz w:val="22"/>
          <w:szCs w:val="22"/>
        </w:rPr>
      </w:pPr>
    </w:p>
    <w:p w:rsidR="00D4336C" w:rsidRPr="008B29B7" w:rsidRDefault="00D4336C" w:rsidP="00C55171">
      <w:pPr>
        <w:ind w:left="567" w:hanging="567"/>
        <w:rPr>
          <w:b/>
          <w:color w:val="000000" w:themeColor="text1"/>
          <w:sz w:val="24"/>
          <w:szCs w:val="24"/>
        </w:rPr>
      </w:pPr>
    </w:p>
    <w:p w:rsidR="00A14CD1" w:rsidRPr="00D4336C" w:rsidRDefault="00A14CD1" w:rsidP="00D4336C">
      <w:pPr>
        <w:widowControl/>
        <w:jc w:val="both"/>
        <w:rPr>
          <w:color w:val="31849B"/>
          <w:sz w:val="24"/>
          <w:szCs w:val="24"/>
        </w:rPr>
      </w:pPr>
    </w:p>
    <w:p w:rsidR="00773C8B" w:rsidRPr="00EB0114" w:rsidRDefault="00D4336C" w:rsidP="00015F21">
      <w:pPr>
        <w:pStyle w:val="10"/>
      </w:pPr>
      <w:r>
        <w:t>7.</w:t>
      </w:r>
      <w:r w:rsidR="00FE2626" w:rsidRPr="00EB0114">
        <w:t>ПРЕКРАЩЕНИЕ ДЕЙСТВИЯ ДОГОВОРА</w:t>
      </w:r>
    </w:p>
    <w:p w:rsidR="00773C8B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b/>
          <w:color w:val="000000"/>
          <w:sz w:val="24"/>
          <w:szCs w:val="24"/>
        </w:rPr>
        <w:t>7.1.</w:t>
      </w:r>
      <w:r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ab/>
      </w:r>
      <w:r w:rsidRPr="00B15499">
        <w:rPr>
          <w:sz w:val="22"/>
          <w:szCs w:val="22"/>
        </w:rPr>
        <w:t xml:space="preserve">Договор </w:t>
      </w:r>
      <w:r w:rsidRPr="00506B7D">
        <w:rPr>
          <w:color w:val="000000" w:themeColor="text1"/>
          <w:sz w:val="22"/>
          <w:szCs w:val="22"/>
        </w:rPr>
        <w:t>прекращает свое действие:</w:t>
      </w:r>
    </w:p>
    <w:p w:rsidR="00D4336C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7.1.1.</w:t>
      </w:r>
      <w:r w:rsidRPr="00506B7D">
        <w:rPr>
          <w:color w:val="000000" w:themeColor="text1"/>
          <w:sz w:val="22"/>
          <w:szCs w:val="22"/>
        </w:rPr>
        <w:tab/>
        <w:t>по истечении срока, установленного в п. 1.4 Договора. Действие договора прекращается без направления Арендатору уведомления об этом</w:t>
      </w:r>
      <w:proofErr w:type="gramStart"/>
      <w:r w:rsidRPr="00506B7D">
        <w:rPr>
          <w:color w:val="000000" w:themeColor="text1"/>
          <w:sz w:val="22"/>
          <w:szCs w:val="22"/>
        </w:rPr>
        <w:t>.;</w:t>
      </w:r>
      <w:proofErr w:type="gramEnd"/>
    </w:p>
    <w:p w:rsidR="00D4336C" w:rsidRPr="00B15499" w:rsidRDefault="00D4336C" w:rsidP="00C55171">
      <w:pPr>
        <w:widowControl/>
        <w:shd w:val="clear" w:color="auto" w:fill="FFFFFF"/>
        <w:ind w:left="567" w:hanging="567"/>
        <w:jc w:val="both"/>
        <w:rPr>
          <w:color w:val="31849B"/>
          <w:sz w:val="22"/>
          <w:szCs w:val="22"/>
        </w:rPr>
      </w:pPr>
      <w:r w:rsidRPr="00B15499">
        <w:rPr>
          <w:sz w:val="22"/>
          <w:szCs w:val="22"/>
        </w:rPr>
        <w:t>7.1.2.</w:t>
      </w:r>
      <w:r w:rsidRPr="00B15499">
        <w:rPr>
          <w:sz w:val="22"/>
          <w:szCs w:val="22"/>
        </w:rPr>
        <w:tab/>
        <w:t xml:space="preserve">по </w:t>
      </w:r>
      <w:r w:rsidRPr="00506B7D">
        <w:rPr>
          <w:color w:val="000000" w:themeColor="text1"/>
          <w:sz w:val="22"/>
          <w:szCs w:val="22"/>
        </w:rPr>
        <w:t>соглашению сторон в порядке, предусмотренном законодательством Российской Федерации.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 xml:space="preserve">7.1.3.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одной из сторон в порядке предусмотренной ст.450 ГК РФ.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>7.1.4.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Арендодателя в порядке предусмотренной ст.619 ГК РФ.</w:t>
      </w:r>
    </w:p>
    <w:p w:rsidR="00773C8B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sz w:val="22"/>
          <w:szCs w:val="22"/>
        </w:rPr>
        <w:t xml:space="preserve">7.1.5.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Арендатора в порядке предусмотренной ст. 620 ГК РФ.</w:t>
      </w:r>
    </w:p>
    <w:p w:rsidR="00D3768F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7.1.6. </w:t>
      </w:r>
      <w:r w:rsidR="00C55171" w:rsidRPr="00506B7D">
        <w:rPr>
          <w:color w:val="000000" w:themeColor="text1"/>
          <w:sz w:val="22"/>
          <w:szCs w:val="22"/>
        </w:rPr>
        <w:t>д</w:t>
      </w:r>
      <w:r w:rsidRPr="00506B7D">
        <w:rPr>
          <w:color w:val="000000" w:themeColor="text1"/>
          <w:sz w:val="22"/>
          <w:szCs w:val="22"/>
        </w:rPr>
        <w:t>осрочно   в судебном порядке по требованию Арендодателя в случае неиспользования земельного участка, в течение трех лет.</w:t>
      </w:r>
    </w:p>
    <w:p w:rsidR="00D3768F" w:rsidRPr="00B15499" w:rsidRDefault="00773C8B" w:rsidP="00EF399C">
      <w:pPr>
        <w:pStyle w:val="2"/>
      </w:pPr>
      <w:r w:rsidRPr="00B15499">
        <w:rPr>
          <w:b/>
        </w:rPr>
        <w:t>7.2.</w:t>
      </w:r>
      <w:r w:rsidR="00C55171">
        <w:rPr>
          <w:b/>
        </w:rPr>
        <w:t xml:space="preserve">   </w:t>
      </w:r>
      <w:r w:rsidRPr="00B15499">
        <w:t xml:space="preserve"> 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lastRenderedPageBreak/>
        <w:t>7.3.</w:t>
      </w:r>
      <w:r w:rsidRPr="00B15499">
        <w:t xml:space="preserve"> </w:t>
      </w:r>
      <w:r w:rsidR="00C55171">
        <w:t xml:space="preserve">  </w:t>
      </w:r>
      <w:r w:rsidRPr="00B15499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4.2.13 настоящего Договора;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7.4.</w:t>
      </w:r>
      <w:r w:rsidRPr="00B15499">
        <w:t xml:space="preserve"> Договор может быть досрочно прекращен во внесудебном порядке:</w:t>
      </w:r>
    </w:p>
    <w:p w:rsidR="00D3768F" w:rsidRPr="00B15499" w:rsidRDefault="00D3768F" w:rsidP="00EF399C">
      <w:pPr>
        <w:pStyle w:val="-"/>
        <w:numPr>
          <w:ilvl w:val="0"/>
          <w:numId w:val="25"/>
        </w:numPr>
        <w:ind w:left="567" w:hanging="283"/>
        <w:rPr>
          <w:szCs w:val="22"/>
        </w:rPr>
      </w:pPr>
      <w:r w:rsidRPr="00B15499">
        <w:rPr>
          <w:szCs w:val="22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D3768F" w:rsidRPr="00B15499" w:rsidRDefault="00D3768F" w:rsidP="00EF399C">
      <w:pPr>
        <w:pStyle w:val="ConsPlusNormal"/>
        <w:numPr>
          <w:ilvl w:val="0"/>
          <w:numId w:val="25"/>
        </w:numPr>
        <w:ind w:left="567" w:hanging="283"/>
        <w:jc w:val="both"/>
        <w:rPr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7.5.</w:t>
      </w:r>
      <w:r w:rsidR="00B15499">
        <w:t xml:space="preserve"> </w:t>
      </w:r>
      <w:r w:rsidRPr="00B15499">
        <w:t>Об отказе от исполнения Договора по основаниям, установленным п.п. 7.1. - 7.3. Договора, Арендодатель должен известить Арендатора не менее</w:t>
      </w:r>
      <w:proofErr w:type="gramStart"/>
      <w:r w:rsidRPr="00B15499">
        <w:t>,</w:t>
      </w:r>
      <w:proofErr w:type="gramEnd"/>
      <w:r w:rsidRPr="00B15499">
        <w:t xml:space="preserve"> </w:t>
      </w:r>
      <w:r w:rsidRPr="00506B7D">
        <w:rPr>
          <w:color w:val="000000" w:themeColor="text1"/>
        </w:rPr>
        <w:t>чем за 10 рабочих дней.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7.6.</w:t>
      </w:r>
      <w:r w:rsidRPr="00B15499">
        <w:t xml:space="preserve"> 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FE2626" w:rsidRPr="00EB0114" w:rsidRDefault="00FE2626" w:rsidP="00EF399C">
      <w:pPr>
        <w:pStyle w:val="2"/>
      </w:pPr>
    </w:p>
    <w:p w:rsidR="00FE2626" w:rsidRPr="00EB0114" w:rsidRDefault="00B15499" w:rsidP="00015F21">
      <w:pPr>
        <w:pStyle w:val="10"/>
      </w:pPr>
      <w:r>
        <w:t xml:space="preserve">8. </w:t>
      </w:r>
      <w:r w:rsidR="00FE2626" w:rsidRPr="00EB0114">
        <w:t>ПРОЧИЕ УСЛОВИЯ</w:t>
      </w:r>
    </w:p>
    <w:p w:rsidR="001728AD" w:rsidRPr="00EB0114" w:rsidRDefault="00B15499" w:rsidP="00EF399C">
      <w:pPr>
        <w:pStyle w:val="2"/>
      </w:pPr>
      <w:r>
        <w:t xml:space="preserve">8.1. </w:t>
      </w:r>
      <w:r w:rsidR="001728AD" w:rsidRPr="00EB0114">
        <w:t>Вопросы, не урегулированные Договором, регулируются действующим законодательством.</w:t>
      </w:r>
    </w:p>
    <w:p w:rsidR="001728AD" w:rsidRPr="00EB0114" w:rsidRDefault="00B15499" w:rsidP="00EF399C">
      <w:pPr>
        <w:pStyle w:val="2"/>
      </w:pPr>
      <w:r>
        <w:t xml:space="preserve">8.2. </w:t>
      </w:r>
      <w:r w:rsidR="001728AD" w:rsidRPr="00EB0114">
        <w:t>Произведенные Арендатором неотделимые улучшения Объекта,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:rsidR="001728AD" w:rsidRPr="00EB0114" w:rsidRDefault="00B15499" w:rsidP="00EF399C">
      <w:pPr>
        <w:pStyle w:val="2"/>
      </w:pPr>
      <w:r>
        <w:t xml:space="preserve">8.3. </w:t>
      </w:r>
      <w:r w:rsidR="001728AD" w:rsidRPr="00EB0114"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FE2626" w:rsidRPr="00EB0114" w:rsidRDefault="00B15499" w:rsidP="00EF399C">
      <w:pPr>
        <w:pStyle w:val="2"/>
      </w:pPr>
      <w:r>
        <w:t xml:space="preserve">8.4. </w:t>
      </w:r>
      <w:r w:rsidR="001728AD" w:rsidRPr="00EB0114">
        <w:t xml:space="preserve">Договор составлен в 3-хэкземплярах, </w:t>
      </w:r>
      <w:proofErr w:type="gramStart"/>
      <w:r w:rsidR="001728AD" w:rsidRPr="00EB0114">
        <w:t>имеющих</w:t>
      </w:r>
      <w:proofErr w:type="gramEnd"/>
      <w:r w:rsidR="001728AD" w:rsidRPr="00EB0114">
        <w:t xml:space="preserve"> равную юридическую силу.</w:t>
      </w:r>
    </w:p>
    <w:p w:rsidR="00FE2626" w:rsidRPr="00EB0114" w:rsidRDefault="00506B7D" w:rsidP="00015F21">
      <w:pPr>
        <w:pStyle w:val="10"/>
      </w:pPr>
      <w:r>
        <w:t>9.</w:t>
      </w:r>
      <w:r w:rsidR="00FE2626" w:rsidRPr="00EB0114">
        <w:t>ПРИЛОЖЕНИЕ К ДОГОВОРУ</w:t>
      </w:r>
    </w:p>
    <w:p w:rsidR="00FE2626" w:rsidRPr="00EB0114" w:rsidRDefault="00506B7D" w:rsidP="00EF399C">
      <w:pPr>
        <w:pStyle w:val="2"/>
      </w:pPr>
      <w:r>
        <w:t xml:space="preserve">9.1 </w:t>
      </w:r>
      <w:r w:rsidR="00FE2626" w:rsidRPr="00EB0114">
        <w:t>Акт сдачи-приемки земельного участка.</w:t>
      </w:r>
    </w:p>
    <w:p w:rsidR="00EF399C" w:rsidRDefault="00EF399C" w:rsidP="00015F21">
      <w:pPr>
        <w:pStyle w:val="10"/>
      </w:pPr>
    </w:p>
    <w:p w:rsidR="00FE2626" w:rsidRPr="00EB0114" w:rsidRDefault="00506B7D" w:rsidP="00015F21">
      <w:pPr>
        <w:pStyle w:val="10"/>
      </w:pPr>
      <w:r>
        <w:t>10.</w:t>
      </w:r>
      <w:r w:rsidR="00FE2626" w:rsidRPr="00EB0114">
        <w:t>РЕКВИЗИТЫ СТОРОН</w:t>
      </w:r>
    </w:p>
    <w:p w:rsidR="00FE2626" w:rsidRPr="00EB0114" w:rsidRDefault="001728AD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EB0114">
        <w:rPr>
          <w:sz w:val="22"/>
          <w:szCs w:val="22"/>
        </w:rPr>
        <w:t>.Т</w:t>
      </w:r>
      <w:proofErr w:type="gramEnd"/>
      <w:r w:rsidRPr="00EB0114">
        <w:rPr>
          <w:sz w:val="22"/>
          <w:szCs w:val="22"/>
        </w:rPr>
        <w:t xml:space="preserve">аганайская,1, а/я 168, телефон руководителя: 62-10-48, </w:t>
      </w:r>
      <w:r w:rsidR="00FA5FF0">
        <w:rPr>
          <w:sz w:val="22"/>
          <w:szCs w:val="22"/>
        </w:rPr>
        <w:t xml:space="preserve">телефон отдела земельных отношений: </w:t>
      </w:r>
      <w:r w:rsidR="00D14F24" w:rsidRPr="00D14F24">
        <w:rPr>
          <w:sz w:val="22"/>
          <w:szCs w:val="22"/>
        </w:rPr>
        <w:t>62-18-66</w:t>
      </w:r>
      <w:r w:rsidR="00FE2626" w:rsidRPr="00EB0114">
        <w:rPr>
          <w:color w:val="000000"/>
          <w:sz w:val="22"/>
          <w:szCs w:val="22"/>
        </w:rPr>
        <w:t>.</w:t>
      </w:r>
    </w:p>
    <w:p w:rsidR="00FE2626" w:rsidRPr="00EB0114" w:rsidRDefault="00FE2626" w:rsidP="001728A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firstLine="426"/>
        <w:jc w:val="both"/>
        <w:rPr>
          <w:color w:val="000000"/>
          <w:sz w:val="22"/>
          <w:szCs w:val="22"/>
        </w:rPr>
      </w:pPr>
      <w:r w:rsidRPr="00EB0114">
        <w:rPr>
          <w:color w:val="000000"/>
          <w:sz w:val="22"/>
          <w:szCs w:val="22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EB0114">
        <w:rPr>
          <w:color w:val="000000"/>
          <w:sz w:val="22"/>
          <w:szCs w:val="22"/>
        </w:rPr>
        <w:t>.З</w:t>
      </w:r>
      <w:proofErr w:type="gramEnd"/>
      <w:r w:rsidRPr="00EB0114">
        <w:rPr>
          <w:color w:val="000000"/>
          <w:sz w:val="22"/>
          <w:szCs w:val="22"/>
        </w:rPr>
        <w:t xml:space="preserve">латоуста 05.01.1996г. №2746, основной государственный </w:t>
      </w:r>
      <w:proofErr w:type="spellStart"/>
      <w:r w:rsidRPr="00EB0114">
        <w:rPr>
          <w:color w:val="000000"/>
          <w:sz w:val="22"/>
          <w:szCs w:val="22"/>
          <w:lang w:val="en-US"/>
        </w:rPr>
        <w:t>pe</w:t>
      </w:r>
      <w:proofErr w:type="spellEnd"/>
      <w:r w:rsidRPr="00EB0114">
        <w:rPr>
          <w:color w:val="000000"/>
          <w:sz w:val="22"/>
          <w:szCs w:val="22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FE2626" w:rsidRPr="00EB0114" w:rsidRDefault="00FE2626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bookmarkStart w:id="0" w:name="_GoBack"/>
      <w:r w:rsidRPr="00506B7D">
        <w:rPr>
          <w:color w:val="000000"/>
          <w:sz w:val="22"/>
          <w:szCs w:val="22"/>
        </w:rPr>
        <w:t>Получатель - УФК по Челябинской области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(КУИ ЗГО)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ИНН 7404009308, КПП 740401001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proofErr w:type="gramStart"/>
      <w:r w:rsidRPr="00506B7D">
        <w:rPr>
          <w:color w:val="000000"/>
          <w:sz w:val="22"/>
          <w:szCs w:val="22"/>
        </w:rPr>
        <w:t>Р</w:t>
      </w:r>
      <w:proofErr w:type="gramEnd"/>
      <w:r w:rsidRPr="00506B7D">
        <w:rPr>
          <w:color w:val="000000"/>
          <w:sz w:val="22"/>
          <w:szCs w:val="22"/>
        </w:rPr>
        <w:t>/счет  03100643000000016900,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06B7D">
        <w:rPr>
          <w:color w:val="000000"/>
          <w:sz w:val="22"/>
          <w:szCs w:val="22"/>
        </w:rPr>
        <w:t>.Ч</w:t>
      </w:r>
      <w:proofErr w:type="gramEnd"/>
      <w:r w:rsidRPr="00506B7D">
        <w:rPr>
          <w:color w:val="000000"/>
          <w:sz w:val="22"/>
          <w:szCs w:val="22"/>
        </w:rPr>
        <w:t>елябинск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06B7D">
        <w:rPr>
          <w:color w:val="000000"/>
          <w:sz w:val="22"/>
          <w:szCs w:val="22"/>
        </w:rPr>
        <w:t>кор</w:t>
      </w:r>
      <w:proofErr w:type="gramStart"/>
      <w:r w:rsidRPr="00506B7D">
        <w:rPr>
          <w:color w:val="000000"/>
          <w:sz w:val="22"/>
          <w:szCs w:val="22"/>
        </w:rPr>
        <w:t>.с</w:t>
      </w:r>
      <w:proofErr w:type="gramEnd"/>
      <w:r w:rsidRPr="00506B7D">
        <w:rPr>
          <w:color w:val="000000"/>
          <w:sz w:val="22"/>
          <w:szCs w:val="22"/>
        </w:rPr>
        <w:t>чета</w:t>
      </w:r>
      <w:proofErr w:type="spellEnd"/>
      <w:r w:rsidRPr="00506B7D">
        <w:rPr>
          <w:color w:val="000000"/>
          <w:sz w:val="22"/>
          <w:szCs w:val="22"/>
        </w:rPr>
        <w:t xml:space="preserve"> 40102810645370000062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БИК 017501500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КБК 118 1 11 050 1204 0000 120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ОКТМО 75712000</w:t>
      </w:r>
    </w:p>
    <w:p w:rsidR="00CA598B" w:rsidRPr="00EB011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Назначение платежа: арендная плата за землю №__________</w:t>
      </w:r>
    </w:p>
    <w:bookmarkEnd w:id="0"/>
    <w:p w:rsidR="0011066C" w:rsidRPr="00506B7D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 w:themeColor="text1"/>
          <w:sz w:val="22"/>
          <w:szCs w:val="22"/>
        </w:rPr>
      </w:pPr>
    </w:p>
    <w:p w:rsidR="00BF7C23" w:rsidRPr="00506B7D" w:rsidRDefault="00644949" w:rsidP="008A37D9">
      <w:pPr>
        <w:jc w:val="both"/>
        <w:rPr>
          <w:color w:val="000000" w:themeColor="text1"/>
          <w:sz w:val="22"/>
          <w:szCs w:val="22"/>
        </w:rPr>
      </w:pPr>
      <w:fldSimple w:instr="DOCVARIABLE &quot;SP_FUNC: GetPositionSignature (CONTEXT)&quot; \* MERGEFORMAT ">
        <w:r w:rsidR="00BF7C23" w:rsidRPr="00506B7D">
          <w:rPr>
            <w:color w:val="000000" w:themeColor="text1"/>
            <w:sz w:val="22"/>
            <w:szCs w:val="22"/>
          </w:rPr>
          <w:t>Заместитель</w:t>
        </w:r>
        <w:r w:rsidR="00B71C93" w:rsidRPr="00506B7D">
          <w:rPr>
            <w:color w:val="000000" w:themeColor="text1"/>
            <w:sz w:val="22"/>
            <w:szCs w:val="22"/>
          </w:rPr>
          <w:t xml:space="preserve"> руководителя</w:t>
        </w:r>
      </w:fldSimple>
      <w:r w:rsidR="00BF7C23" w:rsidRPr="00506B7D">
        <w:rPr>
          <w:color w:val="000000" w:themeColor="text1"/>
          <w:sz w:val="22"/>
          <w:szCs w:val="22"/>
        </w:rPr>
        <w:t>,</w:t>
      </w:r>
    </w:p>
    <w:p w:rsidR="008A37D9" w:rsidRPr="00506B7D" w:rsidRDefault="00BF7C23" w:rsidP="008A37D9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начальник отдела земельных отношений</w:t>
      </w:r>
      <w:r w:rsidR="00AF11DE" w:rsidRPr="00506B7D">
        <w:rPr>
          <w:color w:val="000000" w:themeColor="text1"/>
          <w:sz w:val="22"/>
          <w:szCs w:val="22"/>
        </w:rPr>
        <w:t xml:space="preserve"> </w:t>
      </w:r>
      <w:r w:rsidR="008A37D9" w:rsidRPr="00506B7D">
        <w:rPr>
          <w:color w:val="000000" w:themeColor="text1"/>
          <w:sz w:val="22"/>
          <w:szCs w:val="22"/>
        </w:rPr>
        <w:t>_____________________</w:t>
      </w:r>
      <w:fldSimple w:instr="DOCVARIABLE &quot;SP_FUNC: GetNameSignature (CONTEXT)&quot; \* MERGEFORMAT ">
        <w:r w:rsidR="00B71C93" w:rsidRPr="00506B7D">
          <w:rPr>
            <w:color w:val="000000" w:themeColor="text1"/>
            <w:sz w:val="22"/>
            <w:szCs w:val="22"/>
          </w:rPr>
          <w:t>Т.О. Курчатова</w:t>
        </w:r>
      </w:fldSimple>
    </w:p>
    <w:p w:rsidR="00B07938" w:rsidRPr="00506B7D" w:rsidRDefault="00644949" w:rsidP="00B07938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B71C93" w:rsidRPr="00506B7D">
          <w:rPr>
            <w:color w:val="000000" w:themeColor="text1"/>
            <w:sz w:val="22"/>
            <w:szCs w:val="22"/>
          </w:rPr>
          <w:t xml:space="preserve"> </w:t>
        </w:r>
      </w:fldSimple>
    </w:p>
    <w:p w:rsidR="00F20B53" w:rsidRPr="00EB0114" w:rsidRDefault="00F20B53" w:rsidP="00F20B53">
      <w:pPr>
        <w:jc w:val="both"/>
        <w:rPr>
          <w:sz w:val="22"/>
          <w:szCs w:val="22"/>
        </w:rPr>
      </w:pPr>
      <w:r w:rsidRPr="00B71C93">
        <w:rPr>
          <w:color w:val="000000"/>
          <w:sz w:val="22"/>
          <w:szCs w:val="22"/>
        </w:rPr>
        <w:t xml:space="preserve">                 </w:t>
      </w:r>
      <w:r w:rsidRPr="00EB0114">
        <w:rPr>
          <w:color w:val="000000"/>
          <w:sz w:val="22"/>
          <w:szCs w:val="22"/>
        </w:rPr>
        <w:t>м.п.</w:t>
      </w:r>
    </w:p>
    <w:p w:rsidR="004541BA" w:rsidRPr="00EB0114" w:rsidRDefault="004541BA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71C93" w:rsidRDefault="000C72F0" w:rsidP="000C72F0">
      <w:pPr>
        <w:widowControl/>
        <w:shd w:val="clear" w:color="auto" w:fill="FFFFFF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Арендатор: </w:t>
      </w:r>
      <w:r w:rsidR="00B15499">
        <w:rPr>
          <w:b/>
          <w:bCs/>
          <w:color w:val="000000"/>
          <w:sz w:val="22"/>
          <w:szCs w:val="22"/>
        </w:rPr>
        <w:t>______________________________</w:t>
      </w:r>
      <w:r w:rsidR="00644949"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>DOCVARIABLE "SP_FUNC: Get</w:instrText>
      </w:r>
      <w:r w:rsidRPr="00EB0114">
        <w:rPr>
          <w:sz w:val="22"/>
          <w:szCs w:val="22"/>
          <w:lang w:val="en-US"/>
        </w:rPr>
        <w:instrText>OrgAdress</w:instrText>
      </w:r>
      <w:r w:rsidRPr="00EB0114">
        <w:rPr>
          <w:sz w:val="22"/>
          <w:szCs w:val="22"/>
        </w:rPr>
        <w:instrText xml:space="preserve">(CONTEXT)" \* MERGEFORMAT </w:instrText>
      </w:r>
      <w:r w:rsidR="00644949" w:rsidRPr="00EB0114">
        <w:rPr>
          <w:sz w:val="22"/>
          <w:szCs w:val="22"/>
        </w:rPr>
        <w:fldChar w:fldCharType="separate"/>
      </w:r>
    </w:p>
    <w:p w:rsidR="00B71C93" w:rsidRDefault="00B71C93" w:rsidP="000C72F0">
      <w:pPr>
        <w:widowControl/>
        <w:shd w:val="clear" w:color="auto" w:fill="FFFFFF"/>
        <w:rPr>
          <w:sz w:val="22"/>
          <w:szCs w:val="22"/>
        </w:rPr>
      </w:pPr>
    </w:p>
    <w:p w:rsidR="000C72F0" w:rsidRPr="00EB0114" w:rsidRDefault="00B71C9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  </w:t>
      </w:r>
      <w:r w:rsidR="00B15499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 </w:t>
      </w:r>
      <w:r w:rsidR="00644949" w:rsidRPr="00EB0114">
        <w:rPr>
          <w:sz w:val="22"/>
          <w:szCs w:val="22"/>
        </w:rPr>
        <w:fldChar w:fldCharType="end"/>
      </w:r>
    </w:p>
    <w:p w:rsidR="000C72F0" w:rsidRPr="00EB0114" w:rsidRDefault="000C72F0" w:rsidP="000C72F0">
      <w:pPr>
        <w:widowControl/>
        <w:shd w:val="clear" w:color="auto" w:fill="FFFFFF"/>
        <w:rPr>
          <w:sz w:val="22"/>
          <w:szCs w:val="22"/>
        </w:rPr>
      </w:pPr>
    </w:p>
    <w:p w:rsidR="00080686" w:rsidRPr="00EB0114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080686" w:rsidRPr="00EB0114" w:rsidRDefault="00080686" w:rsidP="00080686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B71C93" w:rsidRDefault="00644949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begin"/>
      </w:r>
      <w:r w:rsidR="00080686" w:rsidRPr="00EB0114">
        <w:rPr>
          <w:sz w:val="22"/>
          <w:szCs w:val="22"/>
        </w:rPr>
        <w:instrText xml:space="preserve">DOCVARIABLE "SP_FUNC: GetParamogpN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>Телефон:_______________________________________________________________</w:t>
      </w:r>
    </w:p>
    <w:p w:rsidR="00B71C93" w:rsidRDefault="00B71C93" w:rsidP="00080686">
      <w:pPr>
        <w:widowControl/>
        <w:shd w:val="clear" w:color="auto" w:fill="FFFFFF"/>
        <w:rPr>
          <w:sz w:val="22"/>
          <w:szCs w:val="22"/>
        </w:rPr>
      </w:pPr>
    </w:p>
    <w:p w:rsidR="00080686" w:rsidRPr="00B71C93" w:rsidRDefault="00644949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end"/>
      </w:r>
    </w:p>
    <w:p w:rsidR="00B71C93" w:rsidRDefault="00644949" w:rsidP="00970C7B">
      <w:pPr>
        <w:rPr>
          <w:b/>
          <w:sz w:val="22"/>
          <w:szCs w:val="22"/>
          <w:u w:val="single"/>
        </w:rPr>
      </w:pPr>
      <w:r w:rsidRPr="00EB0114">
        <w:rPr>
          <w:b/>
          <w:sz w:val="22"/>
          <w:szCs w:val="22"/>
          <w:u w:val="single"/>
        </w:rPr>
        <w:fldChar w:fldCharType="begin"/>
      </w:r>
      <w:r w:rsidR="00080686" w:rsidRPr="00EB0114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EB0114">
        <w:rPr>
          <w:b/>
          <w:sz w:val="22"/>
          <w:szCs w:val="22"/>
          <w:u w:val="single"/>
        </w:rPr>
        <w:fldChar w:fldCharType="separate"/>
      </w:r>
      <w:r w:rsidR="00B15499">
        <w:rPr>
          <w:b/>
          <w:sz w:val="22"/>
          <w:szCs w:val="22"/>
          <w:u w:val="single"/>
        </w:rPr>
        <w:t xml:space="preserve">____                                                                                  </w:t>
      </w:r>
      <w:r w:rsidR="00B71C93">
        <w:rPr>
          <w:b/>
          <w:sz w:val="22"/>
          <w:szCs w:val="22"/>
          <w:u w:val="single"/>
        </w:rPr>
        <w:t>________________________________________</w:t>
      </w:r>
    </w:p>
    <w:p w:rsidR="00125864" w:rsidRDefault="00644949" w:rsidP="00970C7B">
      <w:pPr>
        <w:rPr>
          <w:sz w:val="22"/>
          <w:szCs w:val="22"/>
        </w:rPr>
      </w:pPr>
      <w:r w:rsidRPr="00EB0114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B71C93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p w:rsidR="00F20B53" w:rsidRPr="00EB0114" w:rsidRDefault="00644949" w:rsidP="00970C7B">
      <w:pPr>
        <w:rPr>
          <w:sz w:val="22"/>
          <w:szCs w:val="22"/>
        </w:rPr>
      </w:pPr>
      <w:fldSimple w:instr="DOCVARIABLE &quot;SP_FUNC: GetRelease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sectPr w:rsidR="00F20B53" w:rsidRPr="00EB0114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DDF" w:rsidRDefault="00E23DDF">
      <w:r>
        <w:separator/>
      </w:r>
    </w:p>
  </w:endnote>
  <w:endnote w:type="continuationSeparator" w:id="0">
    <w:p w:rsidR="00E23DDF" w:rsidRDefault="00E23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DDF" w:rsidRDefault="00E23DDF">
      <w:r>
        <w:separator/>
      </w:r>
    </w:p>
  </w:footnote>
  <w:footnote w:type="continuationSeparator" w:id="0">
    <w:p w:rsidR="00E23DDF" w:rsidRDefault="00E23D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5"/>
  </w:num>
  <w:num w:numId="9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7"/>
  </w:num>
  <w:num w:numId="22">
    <w:abstractNumId w:val="12"/>
    <w:lvlOverride w:ilvl="0">
      <w:startOverride w:val="7"/>
    </w:lvlOverride>
  </w:num>
  <w:num w:numId="23">
    <w:abstractNumId w:val="2"/>
  </w:num>
  <w:num w:numId="24">
    <w:abstractNumId w:val="12"/>
    <w:lvlOverride w:ilvl="0">
      <w:startOverride w:val="7"/>
    </w:lvlOverride>
    <w:lvlOverride w:ilvl="1">
      <w:startOverride w:val="3"/>
    </w:lvlOverride>
  </w:num>
  <w:num w:numId="25">
    <w:abstractNumId w:val="17"/>
  </w:num>
  <w:num w:numId="26">
    <w:abstractNumId w:val="12"/>
    <w:lvlOverride w:ilvl="0">
      <w:startOverride w:val="7"/>
    </w:lvlOverride>
    <w:lvlOverride w:ilvl="1">
      <w:startOverride w:val="3"/>
    </w:lvlOverride>
  </w:num>
  <w:num w:numId="27">
    <w:abstractNumId w:val="12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9"/>
  </w:num>
  <w:num w:numId="34">
    <w:abstractNumId w:val="13"/>
    <w:lvlOverride w:ilvl="0">
      <w:startOverride w:val="4"/>
    </w:lvlOverride>
    <w:lvlOverride w:ilvl="1">
      <w:startOverride w:val="1"/>
    </w:lvlOverride>
  </w:num>
  <w:num w:numId="35">
    <w:abstractNumId w:val="13"/>
    <w:lvlOverride w:ilvl="0">
      <w:startOverride w:val="4"/>
    </w:lvlOverride>
    <w:lvlOverride w:ilvl="1">
      <w:startOverride w:val="1"/>
    </w:lvlOverride>
  </w:num>
  <w:num w:numId="36">
    <w:abstractNumId w:val="13"/>
    <w:lvlOverride w:ilvl="0">
      <w:startOverride w:val="4"/>
    </w:lvlOverride>
    <w:lvlOverride w:ilvl="1">
      <w:startOverride w:val="1"/>
    </w:lvlOverride>
  </w:num>
  <w:num w:numId="3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5BCD"/>
    <w:rsid w:val="00015F21"/>
    <w:rsid w:val="00027606"/>
    <w:rsid w:val="000322BA"/>
    <w:rsid w:val="000625EF"/>
    <w:rsid w:val="0007478D"/>
    <w:rsid w:val="00080686"/>
    <w:rsid w:val="0009255C"/>
    <w:rsid w:val="000968EB"/>
    <w:rsid w:val="000A3096"/>
    <w:rsid w:val="000C72F0"/>
    <w:rsid w:val="000E4247"/>
    <w:rsid w:val="0011066C"/>
    <w:rsid w:val="001244A2"/>
    <w:rsid w:val="00125864"/>
    <w:rsid w:val="00126ABC"/>
    <w:rsid w:val="001427DD"/>
    <w:rsid w:val="001533A6"/>
    <w:rsid w:val="001728AD"/>
    <w:rsid w:val="001C442D"/>
    <w:rsid w:val="001F2969"/>
    <w:rsid w:val="00204236"/>
    <w:rsid w:val="00204BD7"/>
    <w:rsid w:val="002168F8"/>
    <w:rsid w:val="002176F9"/>
    <w:rsid w:val="00220070"/>
    <w:rsid w:val="00230962"/>
    <w:rsid w:val="002411B4"/>
    <w:rsid w:val="002454C0"/>
    <w:rsid w:val="00247EF6"/>
    <w:rsid w:val="00284903"/>
    <w:rsid w:val="00290BCA"/>
    <w:rsid w:val="002927B8"/>
    <w:rsid w:val="00292A94"/>
    <w:rsid w:val="002C4CFD"/>
    <w:rsid w:val="002C5413"/>
    <w:rsid w:val="002E20B4"/>
    <w:rsid w:val="002E5676"/>
    <w:rsid w:val="002F039C"/>
    <w:rsid w:val="002F7FFC"/>
    <w:rsid w:val="00324EB6"/>
    <w:rsid w:val="00332F48"/>
    <w:rsid w:val="0034720D"/>
    <w:rsid w:val="003541F5"/>
    <w:rsid w:val="003A0EC1"/>
    <w:rsid w:val="003E1D93"/>
    <w:rsid w:val="004027B4"/>
    <w:rsid w:val="00402B8A"/>
    <w:rsid w:val="00402F64"/>
    <w:rsid w:val="00412CF6"/>
    <w:rsid w:val="00427470"/>
    <w:rsid w:val="0043536D"/>
    <w:rsid w:val="004541BA"/>
    <w:rsid w:val="004602F7"/>
    <w:rsid w:val="00464237"/>
    <w:rsid w:val="00473DF7"/>
    <w:rsid w:val="00483F2E"/>
    <w:rsid w:val="00492754"/>
    <w:rsid w:val="004C10F5"/>
    <w:rsid w:val="004D604F"/>
    <w:rsid w:val="004D6CDB"/>
    <w:rsid w:val="00503566"/>
    <w:rsid w:val="00506B7D"/>
    <w:rsid w:val="00523521"/>
    <w:rsid w:val="00531105"/>
    <w:rsid w:val="00556451"/>
    <w:rsid w:val="005569E3"/>
    <w:rsid w:val="005A5C85"/>
    <w:rsid w:val="005D0DE3"/>
    <w:rsid w:val="005D4E2C"/>
    <w:rsid w:val="005F4F84"/>
    <w:rsid w:val="00607265"/>
    <w:rsid w:val="006128BB"/>
    <w:rsid w:val="00642722"/>
    <w:rsid w:val="00644949"/>
    <w:rsid w:val="006526B3"/>
    <w:rsid w:val="00657D99"/>
    <w:rsid w:val="00673A65"/>
    <w:rsid w:val="006775C0"/>
    <w:rsid w:val="00682BDA"/>
    <w:rsid w:val="006847F9"/>
    <w:rsid w:val="00696CB7"/>
    <w:rsid w:val="006973D2"/>
    <w:rsid w:val="006A543B"/>
    <w:rsid w:val="0070452B"/>
    <w:rsid w:val="007045CB"/>
    <w:rsid w:val="00731221"/>
    <w:rsid w:val="007315E0"/>
    <w:rsid w:val="0074483B"/>
    <w:rsid w:val="00762D98"/>
    <w:rsid w:val="007703E7"/>
    <w:rsid w:val="0077048B"/>
    <w:rsid w:val="00773C8B"/>
    <w:rsid w:val="00782B56"/>
    <w:rsid w:val="00786943"/>
    <w:rsid w:val="00786BF5"/>
    <w:rsid w:val="007870B6"/>
    <w:rsid w:val="00800EB7"/>
    <w:rsid w:val="008020F5"/>
    <w:rsid w:val="00811375"/>
    <w:rsid w:val="00832E86"/>
    <w:rsid w:val="00853AF3"/>
    <w:rsid w:val="00856960"/>
    <w:rsid w:val="00871ECF"/>
    <w:rsid w:val="0088005D"/>
    <w:rsid w:val="008A37D9"/>
    <w:rsid w:val="008B0C95"/>
    <w:rsid w:val="008B29B7"/>
    <w:rsid w:val="008E5CFB"/>
    <w:rsid w:val="00921EF5"/>
    <w:rsid w:val="00923181"/>
    <w:rsid w:val="009465B3"/>
    <w:rsid w:val="00951115"/>
    <w:rsid w:val="009523A9"/>
    <w:rsid w:val="00970C7B"/>
    <w:rsid w:val="00986840"/>
    <w:rsid w:val="009A52F4"/>
    <w:rsid w:val="009B03D8"/>
    <w:rsid w:val="009D3E7B"/>
    <w:rsid w:val="009E1A8A"/>
    <w:rsid w:val="00A05D92"/>
    <w:rsid w:val="00A14CD1"/>
    <w:rsid w:val="00A1786B"/>
    <w:rsid w:val="00A31841"/>
    <w:rsid w:val="00A47EB8"/>
    <w:rsid w:val="00A66C5E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B07938"/>
    <w:rsid w:val="00B12917"/>
    <w:rsid w:val="00B15499"/>
    <w:rsid w:val="00B25C71"/>
    <w:rsid w:val="00B4017F"/>
    <w:rsid w:val="00B52CB0"/>
    <w:rsid w:val="00B56F72"/>
    <w:rsid w:val="00B71C93"/>
    <w:rsid w:val="00B85129"/>
    <w:rsid w:val="00BA6FF0"/>
    <w:rsid w:val="00BC0E45"/>
    <w:rsid w:val="00BC3B61"/>
    <w:rsid w:val="00BF7C23"/>
    <w:rsid w:val="00C020AE"/>
    <w:rsid w:val="00C02190"/>
    <w:rsid w:val="00C07647"/>
    <w:rsid w:val="00C078C3"/>
    <w:rsid w:val="00C1792A"/>
    <w:rsid w:val="00C36801"/>
    <w:rsid w:val="00C51D8A"/>
    <w:rsid w:val="00C55171"/>
    <w:rsid w:val="00C728C3"/>
    <w:rsid w:val="00C867B8"/>
    <w:rsid w:val="00C958AD"/>
    <w:rsid w:val="00CA428A"/>
    <w:rsid w:val="00CA598B"/>
    <w:rsid w:val="00D00E0E"/>
    <w:rsid w:val="00D03AD3"/>
    <w:rsid w:val="00D1053B"/>
    <w:rsid w:val="00D14F24"/>
    <w:rsid w:val="00D3768F"/>
    <w:rsid w:val="00D4336C"/>
    <w:rsid w:val="00DC7A5F"/>
    <w:rsid w:val="00DE1D03"/>
    <w:rsid w:val="00E03AC6"/>
    <w:rsid w:val="00E23DDF"/>
    <w:rsid w:val="00E46DD5"/>
    <w:rsid w:val="00E6493D"/>
    <w:rsid w:val="00EA47CB"/>
    <w:rsid w:val="00EB0114"/>
    <w:rsid w:val="00EC0606"/>
    <w:rsid w:val="00EE0FAB"/>
    <w:rsid w:val="00EF399C"/>
    <w:rsid w:val="00F00994"/>
    <w:rsid w:val="00F20B53"/>
    <w:rsid w:val="00F23A0C"/>
    <w:rsid w:val="00F33186"/>
    <w:rsid w:val="00F33CFF"/>
    <w:rsid w:val="00F66D21"/>
    <w:rsid w:val="00F671D9"/>
    <w:rsid w:val="00F72491"/>
    <w:rsid w:val="00F84403"/>
    <w:rsid w:val="00F94645"/>
    <w:rsid w:val="00F972B8"/>
    <w:rsid w:val="00FA0E90"/>
    <w:rsid w:val="00FA5FF0"/>
    <w:rsid w:val="00FB4524"/>
    <w:rsid w:val="00FC6B53"/>
    <w:rsid w:val="00FE2626"/>
    <w:rsid w:val="00FE32DD"/>
    <w:rsid w:val="00FE3F3F"/>
    <w:rsid w:val="00FF4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A52F4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EF399C"/>
    <w:pPr>
      <w:spacing w:before="0" w:after="0"/>
      <w:ind w:left="567" w:hanging="426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EF399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268</TotalTime>
  <Pages>6</Pages>
  <Words>2190</Words>
  <Characters>17486</Characters>
  <Application>Microsoft Office Word</Application>
  <DocSecurity>0</DocSecurity>
  <Lines>145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19637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34</cp:revision>
  <cp:lastPrinted>2013-10-05T09:38:00Z</cp:lastPrinted>
  <dcterms:created xsi:type="dcterms:W3CDTF">2020-11-19T05:32:00Z</dcterms:created>
  <dcterms:modified xsi:type="dcterms:W3CDTF">2021-11-08T04:25:00Z</dcterms:modified>
</cp:coreProperties>
</file>